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การขออนุญาตโฆษณาเครื่องมือแพทย์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EE3CA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สำนักงานสาธารณสุขจังหวัด</w:t>
      </w:r>
      <w:r w:rsidR="008149C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307F3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13335" b="19050"/>
                <wp:wrapNone/>
                <wp:docPr id="339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D51C04">
        <w:rPr>
          <w:rFonts w:asciiTheme="minorBidi" w:hAnsiTheme="minorBidi" w:hint="cs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D51C0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การขออนุญาตโฆษณาเครื่องมือแพทย์</w:t>
      </w:r>
    </w:p>
    <w:p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D51C0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D51C0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E3CA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</w:t>
      </w:r>
      <w:r w:rsidR="008149C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D51C0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D51C0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D51C04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D51C04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D51C04">
        <w:tc>
          <w:tcPr>
            <w:tcW w:w="675" w:type="dxa"/>
          </w:tcPr>
          <w:p w:rsidR="00394708" w:rsidRPr="0087182F" w:rsidRDefault="00394708" w:rsidP="00D51C0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D51C04" w:rsidP="00D51C04">
            <w:pPr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เครื่องมือแพทย์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๒๕๕๑</w:t>
            </w:r>
          </w:p>
        </w:tc>
      </w:tr>
      <w:tr w:rsidR="0087182F" w:rsidRPr="0087182F" w:rsidTr="00D51C04">
        <w:tc>
          <w:tcPr>
            <w:tcW w:w="675" w:type="dxa"/>
          </w:tcPr>
          <w:p w:rsidR="00394708" w:rsidRDefault="00394708" w:rsidP="00D51C0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  <w:p w:rsidR="00D51C04" w:rsidRDefault="00D51C04" w:rsidP="00D51C0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  <w:p w:rsidR="00D51C04" w:rsidRDefault="00D51C04" w:rsidP="00D51C0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3)</w:t>
            </w:r>
          </w:p>
          <w:p w:rsidR="00D51C04" w:rsidRDefault="00D51C04" w:rsidP="00D51C0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  <w:p w:rsidR="00D51C04" w:rsidRDefault="00D51C04" w:rsidP="00D51C0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4)</w:t>
            </w:r>
          </w:p>
          <w:p w:rsidR="004552A1" w:rsidRPr="00D51C04" w:rsidRDefault="004552A1" w:rsidP="00D51C0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5)</w:t>
            </w:r>
          </w:p>
        </w:tc>
        <w:tc>
          <w:tcPr>
            <w:tcW w:w="9639" w:type="dxa"/>
          </w:tcPr>
          <w:p w:rsidR="00D51C04" w:rsidRPr="00D51C04" w:rsidRDefault="00D51C04" w:rsidP="00D51C04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ระเบียบสำนักงานคณะกรรมการอาหารและยา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ว่าด้วยขั้นตอนและวิธีการอนุญาตและให้ความเห็นเกี่ยวกับการโฆษณาผลิตภัณฑ์สุขภาพ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.๒๕๔๑</w:t>
            </w:r>
          </w:p>
          <w:p w:rsidR="00394708" w:rsidRDefault="00394708" w:rsidP="00D51C0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สํานักงานคณะกรรมการอาหารและยาเรื่องกําหนดหลักเกณฑ์วิธีการและเงื่อนไขการโฆษณาเครื่องมือแพทย์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๒๕๕๓</w:t>
            </w:r>
          </w:p>
          <w:p w:rsidR="00D51C04" w:rsidRPr="0087182F" w:rsidRDefault="00D51C04" w:rsidP="00D51C0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ประกาศกระทรวงสาธารณสุขเรื่องโรคหรืออาการของโรคที่ห้ามโฆษณา</w:t>
            </w:r>
          </w:p>
          <w:p w:rsidR="00394708" w:rsidRPr="0087182F" w:rsidRDefault="004552A1" w:rsidP="00D51C04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กฎกระทรวงกำหนดค่าธรรมเนียมเกี่ยวกับเครื่องมือแพทย์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๒๕๕๒</w:t>
            </w:r>
          </w:p>
        </w:tc>
      </w:tr>
    </w:tbl>
    <w:p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>:</w:t>
      </w:r>
      <w:r w:rsidR="00C16E18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37AF1">
        <w:rPr>
          <w:rFonts w:asciiTheme="minorBidi" w:hAnsiTheme="minorBidi" w:hint="cs"/>
          <w:sz w:val="32"/>
          <w:szCs w:val="32"/>
          <w:cs/>
          <w:lang w:bidi="th-TH"/>
        </w:rPr>
        <w:t>ส่วนกลาง,ส่วน</w:t>
      </w:r>
      <w:r w:rsidR="00C16E18">
        <w:rPr>
          <w:rFonts w:asciiTheme="minorBidi" w:hAnsiTheme="minorBidi" w:hint="cs"/>
          <w:sz w:val="32"/>
          <w:szCs w:val="32"/>
          <w:cs/>
          <w:lang w:bidi="th-TH"/>
        </w:rPr>
        <w:t>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4552A1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</w:p>
    <w:p w:rsidR="000123F8" w:rsidRDefault="004552A1" w:rsidP="004552A1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</w:t>
      </w:r>
      <w:r w:rsidR="00C81DB8" w:rsidRPr="004552A1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</w:t>
      </w:r>
      <w:r w:rsidRPr="004552A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4552A1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</w:t>
      </w:r>
      <w:r w:rsidRPr="004552A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4552A1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กำหนดระยะเวลาการปฏิบัติราชการเพื่อบริการประชาชน</w:t>
      </w:r>
    </w:p>
    <w:p w:rsidR="00C77AEA" w:rsidRPr="004552A1" w:rsidRDefault="000123F8" w:rsidP="004552A1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 </w:t>
      </w:r>
      <w:r w:rsidR="00C81DB8" w:rsidRPr="004552A1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4552A1">
        <w:rPr>
          <w:rFonts w:asciiTheme="minorBidi" w:hAnsiTheme="minorBidi"/>
          <w:noProof/>
          <w:sz w:val="32"/>
          <w:szCs w:val="32"/>
        </w:rPr>
        <w:t>.</w:t>
      </w:r>
      <w:r w:rsidR="00C81DB8" w:rsidRPr="004552A1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4552A1">
        <w:rPr>
          <w:rFonts w:asciiTheme="minorBidi" w:hAnsiTheme="minorBidi"/>
          <w:noProof/>
          <w:sz w:val="32"/>
          <w:szCs w:val="32"/>
        </w:rPr>
        <w:t xml:space="preserve">. </w:t>
      </w:r>
      <w:r w:rsidR="00C81DB8" w:rsidRPr="004552A1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๒๕๕๗</w:t>
      </w:r>
      <w:r w:rsidR="00C77AEA" w:rsidRPr="004552A1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0123F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0123F8">
        <w:rPr>
          <w:rFonts w:asciiTheme="minorBidi" w:hAnsiTheme="minorBidi"/>
          <w:noProof/>
          <w:sz w:val="32"/>
          <w:szCs w:val="32"/>
        </w:rPr>
        <w:t xml:space="preserve">  </w:t>
      </w:r>
      <w:r w:rsidR="00E7400F">
        <w:rPr>
          <w:rFonts w:asciiTheme="minorBidi" w:hAnsiTheme="minorBidi"/>
          <w:noProof/>
          <w:sz w:val="32"/>
          <w:szCs w:val="32"/>
        </w:rPr>
        <w:t xml:space="preserve"> 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0123F8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E7400F">
        <w:rPr>
          <w:rFonts w:asciiTheme="minorBidi" w:hAnsiTheme="minorBidi"/>
          <w:noProof/>
          <w:sz w:val="32"/>
          <w:szCs w:val="32"/>
        </w:rPr>
        <w:t xml:space="preserve"> 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จำนวนคำขอที่น้อยที่สุด</w:t>
      </w:r>
      <w:r w:rsidR="000123F8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E7400F">
        <w:rPr>
          <w:rFonts w:asciiTheme="minorBidi" w:hAnsiTheme="minorBidi"/>
          <w:noProof/>
          <w:sz w:val="32"/>
          <w:szCs w:val="32"/>
        </w:rPr>
        <w:t xml:space="preserve"> 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การขออนุญาตโฆษณาเครื่องมือแพทย์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C16E18" w:rsidRPr="000C2AAC" w:rsidTr="009B7715">
        <w:tc>
          <w:tcPr>
            <w:tcW w:w="675" w:type="dxa"/>
          </w:tcPr>
          <w:p w:rsidR="00C16E18" w:rsidRPr="000C2AAC" w:rsidRDefault="00C16E18" w:rsidP="00D51C0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16E18" w:rsidRPr="00E540FF" w:rsidRDefault="00C16E18" w:rsidP="00C16E18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 w:rsidR="008149C3"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 xml:space="preserve">แพร่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ชั้น 1 ตึกสำนักงานสาธารณสุขจังหวัด </w:t>
            </w:r>
            <w:r w:rsidR="008149C3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โทรศัพท์ </w:t>
            </w:r>
            <w:r w:rsidR="008149C3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/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lang w:bidi="th-TH"/>
              </w:rPr>
              <w:t>OSSC</w:t>
            </w:r>
          </w:p>
          <w:p w:rsidR="00C16E18" w:rsidRPr="00E540FF" w:rsidRDefault="00C16E18" w:rsidP="00C16E18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E540FF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) </w:t>
            </w:r>
          </w:p>
          <w:p w:rsidR="00C16E18" w:rsidRPr="000C2AAC" w:rsidRDefault="00C16E18" w:rsidP="00C16E18">
            <w:pPr>
              <w:spacing w:after="160" w:line="259" w:lineRule="auto"/>
              <w:rPr>
                <w:rFonts w:asciiTheme="minorBidi" w:hAnsiTheme="minorBidi"/>
                <w:iCs/>
                <w:sz w:val="32"/>
                <w:szCs w:val="32"/>
              </w:rPr>
            </w:pP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lastRenderedPageBreak/>
              <w:t xml:space="preserve">ตั้งแต่เวลา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08:30 - 16:30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. 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)</w:t>
            </w:r>
          </w:p>
        </w:tc>
      </w:tr>
    </w:tbl>
    <w:p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0371DB" w:rsidRDefault="000123F8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123F8">
        <w:rPr>
          <w:rFonts w:asciiTheme="minorBidi" w:hAnsiTheme="minorBidi"/>
          <w:b/>
          <w:bCs/>
          <w:noProof/>
          <w:sz w:val="32"/>
          <w:szCs w:val="32"/>
        </w:rPr>
        <w:t>1)</w:t>
      </w:r>
      <w:r w:rsidR="00575FAF" w:rsidRPr="000123F8">
        <w:rPr>
          <w:rFonts w:asciiTheme="minorBidi" w:hAnsiTheme="minorBidi"/>
          <w:b/>
          <w:bCs/>
          <w:noProof/>
          <w:sz w:val="32"/>
          <w:szCs w:val="32"/>
        </w:rPr>
        <w:t xml:space="preserve"> </w:t>
      </w:r>
      <w:r w:rsidR="00575FAF" w:rsidRPr="000123F8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ผู้ยื่นคำขอควรทราบข้อปฏิบัติดังนี้</w:t>
      </w:r>
      <w:r w:rsidR="00575FAF" w:rsidRPr="000123F8">
        <w:rPr>
          <w:rFonts w:asciiTheme="minorBidi" w:hAnsiTheme="minorBidi"/>
          <w:b/>
          <w:bCs/>
          <w:noProof/>
          <w:sz w:val="32"/>
          <w:szCs w:val="32"/>
        </w:rPr>
        <w:br/>
        <w:t xml:space="preserve"> </w:t>
      </w:r>
      <w:r w:rsidR="00575FAF" w:rsidRPr="00D132BE">
        <w:rPr>
          <w:rFonts w:asciiTheme="minorBidi" w:hAnsiTheme="minorBidi"/>
          <w:noProof/>
          <w:sz w:val="32"/>
          <w:szCs w:val="32"/>
        </w:rPr>
        <w:t>1.1</w:t>
      </w:r>
      <w:r w:rsidRPr="00D132BE">
        <w:rPr>
          <w:rFonts w:asciiTheme="minorBidi" w:hAnsiTheme="minorBidi"/>
          <w:noProof/>
          <w:sz w:val="32"/>
          <w:szCs w:val="32"/>
        </w:rPr>
        <w:t>)</w:t>
      </w:r>
      <w:r w:rsidR="00575FAF" w:rsidRPr="00D132BE">
        <w:rPr>
          <w:rFonts w:asciiTheme="minorBidi" w:hAnsiTheme="minorBidi"/>
          <w:noProof/>
          <w:sz w:val="32"/>
          <w:szCs w:val="32"/>
        </w:rPr>
        <w:t xml:space="preserve"> </w:t>
      </w:r>
      <w:r w:rsidRPr="00D132B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D132BE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จะทำการโฆษณาเครื่องมือแพทย์เพื่อประโยชน์ทางการค้าไม่ว่าจะแสดงสรรพคุณคุณประโยชน์คุณภาพมาตรฐานปริมาณส่วนประกอบของเครื่องมือแพทย์หรือไม่ก็ตามต้องรับอนุญาตโฆษณาเครื่องมือแพทย์จาก</w:t>
      </w:r>
      <w:r w:rsidRPr="00D132B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</w:t>
      </w:r>
      <w:r w:rsidR="00575FAF" w:rsidRPr="00D132BE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ผู้อนุญาตก่อนจึงจะทำการโฆษณาได้</w:t>
      </w:r>
      <w:r w:rsidR="00575FAF" w:rsidRPr="00D132BE">
        <w:rPr>
          <w:rFonts w:asciiTheme="minorBidi" w:hAnsiTheme="minorBidi"/>
          <w:noProof/>
          <w:sz w:val="32"/>
          <w:szCs w:val="32"/>
        </w:rPr>
        <w:br/>
        <w:t xml:space="preserve"> 1.2</w:t>
      </w:r>
      <w:r w:rsidRPr="00D132B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)  </w:t>
      </w:r>
      <w:r w:rsidR="00575FAF" w:rsidRPr="00D132BE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เครื่องมือแพทย์ที่จะทำการโฆษณาต้องผลิต </w:t>
      </w:r>
      <w:r w:rsidR="00575FAF" w:rsidRPr="00D132BE">
        <w:rPr>
          <w:rFonts w:asciiTheme="minorBidi" w:hAnsiTheme="minorBidi"/>
          <w:noProof/>
          <w:sz w:val="32"/>
          <w:szCs w:val="32"/>
        </w:rPr>
        <w:t xml:space="preserve">/ </w:t>
      </w:r>
      <w:r w:rsidR="00575FAF" w:rsidRPr="00D132BE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นำเข้าอย่างถูกต้องตามข้อกำหนดของกฎหมายที่เกี่ยวข้องดังนี้</w:t>
      </w:r>
      <w:r w:rsidR="00575FAF" w:rsidRPr="00D132BE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   1.2.1</w:t>
      </w:r>
      <w:r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ผู้ผลิต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ผู้นำเข้าภายในประเทศจะต้องได้รับใบจดทะเบียนสถานประกอบการผลิต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นำเข้าจากสำนักงานคณะกรรมการอาหารและยา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1.2.2</w:t>
      </w:r>
      <w:r>
        <w:rPr>
          <w:rFonts w:asciiTheme="minorBidi" w:hAnsiTheme="minorBidi"/>
          <w:noProof/>
          <w:sz w:val="32"/>
          <w:szCs w:val="32"/>
        </w:rPr>
        <w:t xml:space="preserve">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เครื่องมือแพทย์ที่ต้องขอรับใบอนุญาตต้องได้รับใบอนุญาตผลิต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นำเข้าเครื่องมือแพทย์ซึ่งระบุชื่อเครื่องมือแพทย์ตรงตามที่ต้องการโฆษณาดังนี้ </w:t>
      </w:r>
    </w:p>
    <w:p w:rsidR="000371DB" w:rsidRDefault="000371DB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(1)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ถุงยางอนามัย </w:t>
      </w:r>
    </w:p>
    <w:p w:rsidR="000371DB" w:rsidRDefault="000371DB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(2)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ถุงมือสำหรับการศัลยกรรม </w:t>
      </w:r>
    </w:p>
    <w:p w:rsidR="000371DB" w:rsidRDefault="000371DB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 xml:space="preserve"> 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(3)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ถุงบรรจุโลหิต </w:t>
      </w:r>
    </w:p>
    <w:p w:rsidR="000371DB" w:rsidRDefault="000371DB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(4)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ชุดตรวจที่เกี่ยวข้องกับการติดเชื้อเอชไอวี </w:t>
      </w:r>
    </w:p>
    <w:p w:rsidR="00FE61E2" w:rsidRDefault="000371DB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 xml:space="preserve"> 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(5)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เลนส์สัมผัส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1.2.3</w:t>
      </w:r>
      <w:r w:rsidR="000123F8">
        <w:rPr>
          <w:rFonts w:asciiTheme="minorBidi" w:hAnsiTheme="minorBidi"/>
          <w:noProof/>
          <w:sz w:val="32"/>
          <w:szCs w:val="32"/>
        </w:rPr>
        <w:t xml:space="preserve">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เครื่องมือแพทย์ที่ต้องแจ้งรายการละเอียดต้องได้รับใบรับแจ้งรายการละเอียดผลิต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นำเข้าซึ่งระบุชื่อเครื่องมือแพทย์ตรงตามที่ต้องการโฆษณาดังนี้ </w:t>
      </w:r>
    </w:p>
    <w:p w:rsidR="00FE61E2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(1)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เครื่องใช้หรือผลิตภัณฑ์ที่ใช้เพื่อกายภาพบำบัด </w:t>
      </w:r>
    </w:p>
    <w:p w:rsidR="00FE61E2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(</w:t>
      </w:r>
      <w:r w:rsidR="00575FAF" w:rsidRPr="000C2AAC">
        <w:rPr>
          <w:rFonts w:asciiTheme="minorBidi" w:hAnsiTheme="minorBidi"/>
          <w:noProof/>
          <w:sz w:val="32"/>
          <w:szCs w:val="32"/>
        </w:rPr>
        <w:t>2)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เครื่องตรวจวัดระดับหรือปริมาณแอลกอฮอล์ในร่างกาย </w:t>
      </w:r>
    </w:p>
    <w:p w:rsidR="00FE61E2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(3)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เต้านมเทียมซิลิโคนใช้ฝังในร่างกาย </w:t>
      </w:r>
    </w:p>
    <w:p w:rsidR="00FE61E2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(4)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เครื่องหรืออุปกรณ์ที่ใช้เสริมภายนอกเพื่อเสริมหรือกระชับเต้านม </w:t>
      </w:r>
    </w:p>
    <w:p w:rsidR="00FE61E2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 xml:space="preserve">           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>(5)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ผลิตภัณฑ์ที่มีสมบัติหนืดสำหรับใช้ในกระบวนการผ่าตัดตา </w:t>
      </w:r>
    </w:p>
    <w:p w:rsidR="00FE61E2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(6)</w:t>
      </w:r>
      <w:r w:rsidR="00244F9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ชุดทดสอบสารแอมแฟตามีนในปัสสาวะ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1.2.4</w:t>
      </w:r>
      <w:r w:rsidR="000123F8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เครื่องมือแพทย์ที่ต้องมีมาตรฐานดังนี้ </w:t>
      </w:r>
    </w:p>
    <w:p w:rsidR="00FE61E2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(1)</w:t>
      </w:r>
      <w:r w:rsidR="00244F9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กระบอกฉีดยาผ่านผิวหนังปราศจากเชื้อชนิดใช้ได้ครั้งเดียว </w:t>
      </w:r>
    </w:p>
    <w:p w:rsidR="00FE61E2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</w:t>
      </w:r>
      <w:r w:rsidR="00575FAF" w:rsidRPr="000C2AAC">
        <w:rPr>
          <w:rFonts w:asciiTheme="minorBidi" w:hAnsiTheme="minorBidi"/>
          <w:noProof/>
          <w:sz w:val="32"/>
          <w:szCs w:val="32"/>
        </w:rPr>
        <w:t>(2)</w:t>
      </w:r>
      <w:r w:rsidR="00244F95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กระบอกฉีดยาอินซูลินผ่านผิวหนังปราศจากเชื้อชนิดใช้ได้ครั้งเดียว </w:t>
      </w:r>
    </w:p>
    <w:p w:rsidR="001941FF" w:rsidRDefault="00FE61E2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 xml:space="preserve">          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BD6448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>(3)</w:t>
      </w:r>
      <w:r w:rsidR="00244F95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ถุงมือสำหรับการตรวจโรค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1.2.5</w:t>
      </w:r>
      <w:r w:rsidR="000123F8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เครื่องมือแพทย์อื่นๆที่ไม่ใช่เครื่องมือแพทย์ตามข้อ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1.2.2 - 1.2.4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ต้องได้รับหนังสือประกอบการนำเข้าเครื่องมือแพทย์</w:t>
      </w:r>
      <w:r w:rsidR="000123F8">
        <w:rPr>
          <w:rFonts w:asciiTheme="minorBidi" w:hAnsiTheme="minorBidi"/>
          <w:noProof/>
          <w:sz w:val="32"/>
          <w:szCs w:val="32"/>
        </w:rPr>
        <w:br/>
      </w:r>
      <w:r w:rsidR="000123F8" w:rsidRPr="000123F8">
        <w:rPr>
          <w:rFonts w:asciiTheme="minorBidi" w:hAnsiTheme="minorBidi"/>
          <w:b/>
          <w:bCs/>
          <w:noProof/>
          <w:sz w:val="32"/>
          <w:szCs w:val="32"/>
        </w:rPr>
        <w:t xml:space="preserve"> 1.3) </w:t>
      </w:r>
      <w:r w:rsidR="00575FAF" w:rsidRPr="000123F8">
        <w:rPr>
          <w:rFonts w:asciiTheme="minorBidi" w:hAnsiTheme="minorBidi"/>
          <w:b/>
          <w:bCs/>
          <w:noProof/>
          <w:sz w:val="32"/>
          <w:szCs w:val="32"/>
        </w:rPr>
        <w:t xml:space="preserve"> </w:t>
      </w:r>
      <w:r w:rsidR="00575FAF" w:rsidRPr="000123F8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เครื่องมือแพทย์ที่ห้ามทำการโฆษณา</w:t>
      </w:r>
      <w:r w:rsidR="00BD6448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575FAF" w:rsidRPr="000123F8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คือ</w:t>
      </w:r>
      <w:r w:rsidR="00575FAF" w:rsidRPr="000123F8">
        <w:rPr>
          <w:rFonts w:asciiTheme="minorBidi" w:hAnsiTheme="minorBidi"/>
          <w:b/>
          <w:bCs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</w:t>
      </w:r>
      <w:r w:rsidR="00A45122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/>
          <w:noProof/>
          <w:sz w:val="32"/>
          <w:szCs w:val="32"/>
        </w:rPr>
        <w:t>1.3.1</w:t>
      </w:r>
      <w:r w:rsidR="000123F8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เครื่องมือแพทย์ที่ห้ามผลิต</w:t>
      </w:r>
      <w:r w:rsidR="00BD644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นำเข้า</w:t>
      </w:r>
      <w:r w:rsidR="00BD644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ขาย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1.3.2</w:t>
      </w:r>
      <w:r w:rsidR="000123F8">
        <w:rPr>
          <w:rFonts w:asciiTheme="minorBidi" w:hAnsiTheme="minorBidi"/>
          <w:noProof/>
          <w:sz w:val="32"/>
          <w:szCs w:val="32"/>
        </w:rPr>
        <w:t xml:space="preserve">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เครื่องมือแพทย์ปลอม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ผิดมาตรฐาน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เสื่อมคุณภาพ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ไม่ปลอดภัยในการใช้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ผลิตหรือนำเข้าไม่ตรงตามที่ได้รับอนุญาตหรือแจ้งรายการละเอียดหรือเครื่องมือแพทย์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ใบอนุญาตหรือใบรับแจ้งรายการละเอียดถูกเพิกถอน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1941FF">
        <w:rPr>
          <w:rFonts w:asciiTheme="minorBidi" w:hAnsiTheme="minorBidi"/>
          <w:noProof/>
          <w:sz w:val="32"/>
          <w:szCs w:val="32"/>
        </w:rPr>
        <w:t xml:space="preserve"> </w:t>
      </w:r>
      <w:r w:rsidR="001941FF" w:rsidRPr="001941FF">
        <w:rPr>
          <w:rFonts w:asciiTheme="minorBidi" w:hAnsiTheme="minorBidi"/>
          <w:b/>
          <w:bCs/>
          <w:noProof/>
          <w:sz w:val="32"/>
          <w:szCs w:val="32"/>
        </w:rPr>
        <w:t>1.4)</w:t>
      </w:r>
      <w:r w:rsidR="00575FAF" w:rsidRPr="001941FF">
        <w:rPr>
          <w:rFonts w:asciiTheme="minorBidi" w:hAnsiTheme="minorBidi"/>
          <w:b/>
          <w:bCs/>
          <w:noProof/>
          <w:sz w:val="32"/>
          <w:szCs w:val="32"/>
        </w:rPr>
        <w:t xml:space="preserve"> </w:t>
      </w:r>
      <w:r w:rsidR="00575FAF" w:rsidRPr="001941FF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ใบอนุญาตโฆษณาเครื่องมือแพทย์ที่ได้รับจะมีอายุไม่เกิน </w:t>
      </w:r>
      <w:r w:rsidR="00575FAF" w:rsidRPr="001941FF">
        <w:rPr>
          <w:rFonts w:asciiTheme="minorBidi" w:hAnsiTheme="minorBidi"/>
          <w:b/>
          <w:bCs/>
          <w:noProof/>
          <w:sz w:val="32"/>
          <w:szCs w:val="32"/>
        </w:rPr>
        <w:t xml:space="preserve">3 </w:t>
      </w:r>
      <w:r w:rsidR="00575FAF" w:rsidRPr="001941FF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ปีนับแต่วันที่อนุญาตหรือตามที่ระบุในใบอนุญาต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ทั้งนี้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ต้องโฆษณาได้เฉพาะข้อความตามที่ได้รับอนุญาตหากโฆษณาแตกต่างไป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ถือว่าไม่ได้รับอนุญาตและต้องแสดงเลขที่ใบอนุญาตโฆษณาเครื่องมือแพทย์ในทุกสื่อ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ยกเว้นสื่อของแจกของชำร่วย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575FAF" w:rsidRPr="001941FF">
        <w:rPr>
          <w:rFonts w:asciiTheme="minorBidi" w:hAnsiTheme="minorBidi"/>
          <w:b/>
          <w:bCs/>
          <w:noProof/>
          <w:sz w:val="32"/>
          <w:szCs w:val="32"/>
        </w:rPr>
        <w:t>1.</w:t>
      </w:r>
      <w:r w:rsidR="001941FF" w:rsidRPr="001941FF">
        <w:rPr>
          <w:rFonts w:asciiTheme="minorBidi" w:hAnsiTheme="minorBidi"/>
          <w:b/>
          <w:bCs/>
          <w:noProof/>
          <w:sz w:val="32"/>
          <w:szCs w:val="32"/>
        </w:rPr>
        <w:t xml:space="preserve">5) </w:t>
      </w:r>
      <w:r w:rsidR="00575FAF" w:rsidRPr="001941FF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ผู้ยื่นคำขอ</w:t>
      </w:r>
      <w:r w:rsidR="00575FAF" w:rsidRPr="001941FF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575FAF" w:rsidRPr="001941FF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ผู้มาติดต่อควรทำความเข้าใจศึกษาข้อมูลรายละเอียดเกี่ยวกับการยื่นคำขอเอกสารประกอบการพิจารณา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และสามารถตอบข้อซักถามของเจ้าหน้าที่เกี่ยวกับเอกสารที่นำมาใช้ประกอบการการพิจารณา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</w:t>
      </w:r>
    </w:p>
    <w:p w:rsidR="00A4512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รวมถึงเอกสารที่เกี่ยวข้องอื่นๆได้อย่างเข้าใจ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ชัดเจน</w:t>
      </w:r>
      <w:r w:rsidR="001941F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ครบถ้วน</w:t>
      </w:r>
      <w:r w:rsidR="001941FF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1941FF" w:rsidRPr="001941FF">
        <w:rPr>
          <w:rFonts w:asciiTheme="minorBidi" w:hAnsiTheme="minorBidi"/>
          <w:b/>
          <w:bCs/>
          <w:noProof/>
          <w:sz w:val="32"/>
          <w:szCs w:val="32"/>
        </w:rPr>
        <w:t>1.6)</w:t>
      </w:r>
      <w:r w:rsidRPr="001941FF">
        <w:rPr>
          <w:rFonts w:asciiTheme="minorBidi" w:hAnsiTheme="minorBidi"/>
          <w:b/>
          <w:bCs/>
          <w:noProof/>
          <w:sz w:val="32"/>
          <w:szCs w:val="32"/>
        </w:rPr>
        <w:t xml:space="preserve"> </w:t>
      </w:r>
      <w:r w:rsidRPr="001941FF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ให้จัดทำข้อความโฆษณาแยกตามประเภทของสื่อ</w:t>
      </w:r>
      <w:r w:rsidR="001941FF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เช่น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A45122">
        <w:rPr>
          <w:rFonts w:asciiTheme="minorBidi" w:hAnsiTheme="minorBidi"/>
          <w:noProof/>
          <w:sz w:val="32"/>
          <w:szCs w:val="32"/>
        </w:rPr>
        <w:t xml:space="preserve">   </w:t>
      </w:r>
      <w:r w:rsidRPr="000C2AAC">
        <w:rPr>
          <w:rFonts w:asciiTheme="minorBidi" w:hAnsiTheme="minorBidi"/>
          <w:noProof/>
          <w:sz w:val="32"/>
          <w:szCs w:val="32"/>
        </w:rPr>
        <w:t xml:space="preserve">   - </w:t>
      </w:r>
      <w:r w:rsidRPr="00A45122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สิ่งพิมพ์</w:t>
      </w:r>
      <w:r w:rsidR="00D72134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เฉพาะตัวอักษรหรือแสดงทั้งภาพและตัวอักษรโดยให้แสดงภาพร่างในลักษณะที่ภาพและตัวอักษรเหมือนที่จะใช้โฆษณาจริ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A45122">
        <w:rPr>
          <w:rFonts w:asciiTheme="minorBidi" w:hAnsiTheme="minorBidi"/>
          <w:noProof/>
          <w:sz w:val="32"/>
          <w:szCs w:val="32"/>
        </w:rPr>
        <w:t xml:space="preserve">   </w:t>
      </w:r>
      <w:r w:rsidRPr="000C2AAC">
        <w:rPr>
          <w:rFonts w:asciiTheme="minorBidi" w:hAnsiTheme="minorBidi"/>
          <w:noProof/>
          <w:sz w:val="32"/>
          <w:szCs w:val="32"/>
        </w:rPr>
        <w:t xml:space="preserve">    - </w:t>
      </w:r>
      <w:r w:rsidRPr="00A45122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วิทยุกระจายเสียง</w:t>
      </w:r>
      <w:r w:rsidR="00D7213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แสดงเฉพาะเสียงโดยให้แสดงสคริปต์ที่มีคำบรรยายเสียงและคำพูดประกอบ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</w:t>
      </w:r>
      <w:r w:rsidR="00A45122">
        <w:rPr>
          <w:rFonts w:asciiTheme="minorBidi" w:hAnsiTheme="minorBidi"/>
          <w:noProof/>
          <w:sz w:val="32"/>
          <w:szCs w:val="32"/>
        </w:rPr>
        <w:t xml:space="preserve">    </w:t>
      </w:r>
      <w:r w:rsidRPr="000C2AAC">
        <w:rPr>
          <w:rFonts w:asciiTheme="minorBidi" w:hAnsiTheme="minorBidi"/>
          <w:noProof/>
          <w:sz w:val="32"/>
          <w:szCs w:val="32"/>
        </w:rPr>
        <w:t xml:space="preserve">- </w:t>
      </w:r>
      <w:r w:rsidRPr="00A45122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โทรทัศน์</w:t>
      </w:r>
      <w:r w:rsidR="00D7213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แสดงทั้งตัวอักษรภาพและเสียงให้แสดงสตอรี่บอร์ดที่มีภาพ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ภาพจริงหรือภาพร่าง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คำบรรยายประกอบภาพคำบรรยายเสียงและคำพูดประกอบ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A45122">
        <w:rPr>
          <w:rFonts w:asciiTheme="minorBidi" w:hAnsiTheme="minorBidi"/>
          <w:noProof/>
          <w:sz w:val="32"/>
          <w:szCs w:val="32"/>
        </w:rPr>
        <w:t xml:space="preserve">    </w:t>
      </w:r>
      <w:r w:rsidRPr="000C2AAC">
        <w:rPr>
          <w:rFonts w:asciiTheme="minorBidi" w:hAnsiTheme="minorBidi"/>
          <w:noProof/>
          <w:sz w:val="32"/>
          <w:szCs w:val="32"/>
        </w:rPr>
        <w:t xml:space="preserve">   - </w:t>
      </w:r>
      <w:r w:rsidRPr="00A45122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อินเทอร์เน็ต</w:t>
      </w:r>
      <w:r w:rsidR="00D72134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แสดงภาพตัวอักษรหรือแสดงทั้งภาพตัวอักษรและเสียงโดยให้แสดงภาพ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ภาพร่างหรือภาพจริง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ลักษณะที่ภาพและตัวอักษรเหมือนที่จะใช้โฆษณาจริงหากมีเสียงให้แสดงสคริปต์ที่มีคำบรรยายและคำพูดประกอบ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A45122">
        <w:rPr>
          <w:rFonts w:asciiTheme="minorBidi" w:hAnsiTheme="minorBidi"/>
          <w:noProof/>
          <w:sz w:val="32"/>
          <w:szCs w:val="32"/>
        </w:rPr>
        <w:t xml:space="preserve">   </w:t>
      </w:r>
      <w:r w:rsidRPr="000C2AAC">
        <w:rPr>
          <w:rFonts w:asciiTheme="minorBidi" w:hAnsiTheme="minorBidi"/>
          <w:noProof/>
          <w:sz w:val="32"/>
          <w:szCs w:val="32"/>
        </w:rPr>
        <w:t xml:space="preserve">    - </w:t>
      </w:r>
      <w:r w:rsidRPr="00A45122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สิ่งของสำหรับแจก </w:t>
      </w:r>
      <w:r w:rsidRPr="00A45122">
        <w:rPr>
          <w:rFonts w:asciiTheme="minorBidi" w:hAnsiTheme="minorBidi"/>
          <w:b/>
          <w:bCs/>
          <w:noProof/>
          <w:sz w:val="32"/>
          <w:szCs w:val="32"/>
        </w:rPr>
        <w:t>(Gimmick)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เฉพาะตัวอักษรหรือมีการแสดงทั้งภาพและตัวอักษรให้แสดงภาพร่างในลักษณะที่ภาพและตัวอักษรเหมือนที่ใช้โฆษณาจริงพร้อมแนบรายการสิ่งของสำหรับแจกที่ประสงค์จะขอโฆษณา</w:t>
      </w:r>
    </w:p>
    <w:p w:rsidR="00DD483E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A45122">
        <w:rPr>
          <w:rFonts w:asciiTheme="minorBidi" w:hAnsiTheme="minorBidi"/>
          <w:b/>
          <w:bCs/>
          <w:noProof/>
          <w:sz w:val="32"/>
          <w:szCs w:val="32"/>
        </w:rPr>
        <w:t>2</w:t>
      </w:r>
      <w:r w:rsidR="00A45122">
        <w:rPr>
          <w:rFonts w:asciiTheme="minorBidi" w:hAnsiTheme="minorBidi"/>
          <w:b/>
          <w:bCs/>
          <w:noProof/>
          <w:sz w:val="32"/>
          <w:szCs w:val="32"/>
        </w:rPr>
        <w:t xml:space="preserve">) </w:t>
      </w:r>
      <w:r w:rsidRPr="00A45122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หลักเกณฑ์วิธีการและเงื่อนไขในการยื่นคำขอ</w:t>
      </w:r>
      <w:r w:rsidRPr="00A45122">
        <w:rPr>
          <w:rFonts w:asciiTheme="minorBidi" w:hAnsiTheme="minorBidi"/>
          <w:b/>
          <w:bCs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ตามประกาศสำนักงานคณะกรรมการอาหารและยา</w:t>
      </w:r>
      <w:r w:rsidR="005C75E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</w:t>
      </w:r>
      <w:r w:rsidR="005C75E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กำหนดหลักเกณฑ์วิธีการและเงื่อนไขการโฆษณาเครื่องมือแพทย์</w:t>
      </w:r>
      <w:r w:rsidR="005C75E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2553(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รายละเอียดตาม </w:t>
      </w:r>
      <w:r w:rsidRPr="000C2AAC">
        <w:rPr>
          <w:rFonts w:asciiTheme="minorBidi" w:hAnsiTheme="minorBidi"/>
          <w:noProof/>
          <w:sz w:val="32"/>
          <w:szCs w:val="32"/>
        </w:rPr>
        <w:t>link)http://www.ratchakitcha.soc.go.th/DATA/PDF/2553/E/143/13.PDF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5C75E1">
        <w:rPr>
          <w:rFonts w:asciiTheme="minorBidi" w:hAnsiTheme="minorBidi"/>
          <w:b/>
          <w:bCs/>
          <w:noProof/>
          <w:sz w:val="32"/>
          <w:szCs w:val="32"/>
        </w:rPr>
        <w:t xml:space="preserve">   2.1</w:t>
      </w:r>
      <w:r w:rsidR="005C75E1">
        <w:rPr>
          <w:rFonts w:asciiTheme="minorBidi" w:hAnsiTheme="minorBidi"/>
          <w:b/>
          <w:bCs/>
          <w:noProof/>
          <w:sz w:val="32"/>
          <w:szCs w:val="32"/>
        </w:rPr>
        <w:t>)</w:t>
      </w:r>
      <w:r w:rsidRPr="005C75E1">
        <w:rPr>
          <w:rFonts w:asciiTheme="minorBidi" w:hAnsiTheme="minorBidi"/>
          <w:b/>
          <w:bCs/>
          <w:noProof/>
          <w:sz w:val="32"/>
          <w:szCs w:val="32"/>
        </w:rPr>
        <w:t xml:space="preserve"> </w:t>
      </w:r>
      <w:r w:rsidRPr="005C75E1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เงื่อนไขการโฆษณาเครื่องมือแพทย์</w:t>
      </w:r>
      <w:r w:rsidRPr="005C75E1">
        <w:rPr>
          <w:rFonts w:asciiTheme="minorBidi" w:hAnsiTheme="minorBidi"/>
          <w:b/>
          <w:bCs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 xml:space="preserve">   </w:t>
      </w:r>
      <w:r w:rsidR="001001B3">
        <w:rPr>
          <w:rFonts w:asciiTheme="minorBidi" w:hAnsiTheme="minorBidi"/>
          <w:noProof/>
          <w:sz w:val="32"/>
          <w:szCs w:val="32"/>
        </w:rPr>
        <w:t xml:space="preserve">  2.1.1)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ช้ภาษาต้องถูกต้องตรงตามหลักภาษาไทยตามประกาศสำนักนายกรัฐมนตรีหรือตามพจนานุกรมฉบับราชบัญฑิตยสถ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รวมถึงคำที่ถอดความมาจากภาษาอังกฤษด้วย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="001001B3">
        <w:rPr>
          <w:rFonts w:asciiTheme="minorBidi" w:hAnsiTheme="minorBidi"/>
          <w:noProof/>
          <w:sz w:val="32"/>
          <w:szCs w:val="32"/>
        </w:rPr>
        <w:br/>
        <w:t xml:space="preserve">     2.2.2)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แสดงชื่อเครื่องมือแพทย์ที่ถูกต้องอย่างน้อย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ครั้งหรือ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</w:t>
      </w:r>
      <w:r w:rsidR="00DD48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โดยใช้ชื่อสามัญหรือชื่อการค้า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</w:t>
      </w:r>
      <w:r w:rsidR="001001B3">
        <w:rPr>
          <w:rFonts w:asciiTheme="minorBidi" w:hAnsiTheme="minorBidi"/>
          <w:noProof/>
          <w:sz w:val="32"/>
          <w:szCs w:val="32"/>
        </w:rPr>
        <w:t xml:space="preserve">  2.2.3)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การโฆษณาคุณประโยชน์คุณภาพปริมาณมาตรฐานส่วนประกอบหรือแหล่งกำเนิดต้องเป็นจริง</w:t>
      </w:r>
      <w:r w:rsidR="001001B3">
        <w:rPr>
          <w:rFonts w:asciiTheme="minorBidi" w:hAnsiTheme="minorBidi"/>
          <w:noProof/>
          <w:sz w:val="32"/>
          <w:szCs w:val="32"/>
        </w:rPr>
        <w:br/>
        <w:t xml:space="preserve">     2.2.4)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แสดงแหล่งที่มาของเครื่องมือแพทย์จะเป็นผู้ผลิตนำเข้าขายก็ได้พร้อมแสดงที่อยู่และเลขหมายโทรศัพท์</w:t>
      </w:r>
      <w:r w:rsidR="001001B3">
        <w:rPr>
          <w:rFonts w:asciiTheme="minorBidi" w:hAnsiTheme="minorBidi"/>
          <w:noProof/>
          <w:sz w:val="32"/>
          <w:szCs w:val="32"/>
        </w:rPr>
        <w:br/>
        <w:t xml:space="preserve">     2.2.5)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เครื่องมือแพทย์ที่ได้รับใบอนุญาตหรือรับแจ้งรายการละเอียดให้แสดงเลขที่ในข้อความโฆษณา</w:t>
      </w:r>
      <w:r w:rsidR="001001B3">
        <w:rPr>
          <w:rFonts w:asciiTheme="minorBidi" w:hAnsiTheme="minorBidi"/>
          <w:noProof/>
          <w:sz w:val="32"/>
          <w:szCs w:val="32"/>
        </w:rPr>
        <w:br/>
        <w:t xml:space="preserve">     2.2.6)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การใช้คำว่า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ใหม่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ให้ใช้ได้กับเครื่องมือแพทย์ที่วางจำหน่ายไม่เกิน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</w:t>
      </w:r>
      <w:r w:rsidR="001001B3">
        <w:rPr>
          <w:rFonts w:asciiTheme="minorBidi" w:hAnsiTheme="minorBidi"/>
          <w:noProof/>
          <w:sz w:val="32"/>
          <w:szCs w:val="32"/>
        </w:rPr>
        <w:br/>
      </w:r>
      <w:r w:rsidR="001001B3">
        <w:rPr>
          <w:rFonts w:asciiTheme="minorBidi" w:hAnsiTheme="minorBidi"/>
          <w:noProof/>
          <w:sz w:val="32"/>
          <w:szCs w:val="32"/>
        </w:rPr>
        <w:lastRenderedPageBreak/>
        <w:t xml:space="preserve">     2.2.7)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การใช้คำว่า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ทั่วโลก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ต้องมีหลักฐานแสดงการจำหน่ายไม่น้อยกว่า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ประเทศ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ทวีป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="001001B3">
        <w:rPr>
          <w:rFonts w:asciiTheme="minorBidi" w:hAnsiTheme="minorBidi"/>
          <w:noProof/>
          <w:sz w:val="32"/>
          <w:szCs w:val="32"/>
        </w:rPr>
        <w:br/>
        <w:t xml:space="preserve">     2.2.8)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การโฆษณาวิธีการใช้ต้องชัดเจนเข้าใจง่ายปฏิบัติตามได้อย่างถูกต้อง</w:t>
      </w:r>
      <w:r w:rsidR="001001B3">
        <w:rPr>
          <w:rFonts w:asciiTheme="minorBidi" w:hAnsiTheme="minorBidi"/>
          <w:noProof/>
          <w:sz w:val="32"/>
          <w:szCs w:val="32"/>
        </w:rPr>
        <w:br/>
        <w:t xml:space="preserve">     2.2.9)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เครื่องมือแพทย์ที่มีหรือต้องแสดงคำเตือนข้อห้ามใช้หรือข้อควรระวังในการใช้ไว้ในฉลากหรือเอกสารกำกับเครื่องมือแพทย์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ให้แสดงข้อความ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“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อ่านคำเตือนในฉลากและเอกสารกำกับเครื่องมือแพทย์ก่อนใช้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”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และรายละเอียดของคำเตือนข้อห้ามใช้ข้อควรระวังแล้วแต่กรณี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และต้องแสดงให้ผู้บริโภคสามารถอ่านรับทราบเข้าใจได้ง่ายและชัดเจน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สื่อสิ่งพิมพ์และอินเทอร์เน็ตที่ไม่มีเสียง</w:t>
      </w:r>
      <w:r w:rsidR="00DD48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แสดงข้อความด้วยตัวอักษรขนาด</w:t>
      </w:r>
      <w:r w:rsidRPr="000C2AAC">
        <w:rPr>
          <w:rFonts w:asciiTheme="minorBidi" w:hAnsiTheme="minorBidi"/>
          <w:noProof/>
          <w:sz w:val="32"/>
          <w:szCs w:val="32"/>
        </w:rPr>
        <w:t xml:space="preserve">1/4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ของตัวอักษรที่ใหญ่ที่สุดที่เป็น</w:t>
      </w:r>
    </w:p>
    <w:p w:rsidR="00DD483E" w:rsidRDefault="00DD483E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     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สาระสำคัญแต่ต้องไม่น้อยกว่า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มม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สีตัดกับสีพื้น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-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ป้ายโฆษณา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แสดงข้อความด้วยตัวอักษรขนาด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1/3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ของอักษรที่สูงที่สุดสีตัดกับสีพื้น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-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สื่อวิทยุกระจายเสียง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แสดงในส่วนเสียงให้ฟังชัดเจนทุกพยางค์และใช้ความเร็วและจังหวะในการพูดเช่นเดียวกับ</w:t>
      </w:r>
    </w:p>
    <w:p w:rsidR="00DD483E" w:rsidRDefault="00DD483E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    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ข้อความที่โฆษณา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-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สื่อวิทยุโทรทัศน์ทางฉายภาพภาพยนตร์และอินเทอร์เน็ตที่มีเสียงให้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แสดงในส่วนเสียงให้ชัดเจนทุกพยางค์และ</w:t>
      </w:r>
    </w:p>
    <w:p w:rsidR="00635709" w:rsidRPr="00DD483E" w:rsidRDefault="00DD483E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            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แสดงเป็นอักษรลอยขนาด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1/25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ส่วนของจอภาพสีตัดกับสีพื้น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-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สื</w:t>
      </w:r>
      <w:r>
        <w:rPr>
          <w:rFonts w:asciiTheme="minorBidi" w:hAnsiTheme="minorBidi" w:cs="Cordia New"/>
          <w:noProof/>
          <w:sz w:val="32"/>
          <w:szCs w:val="32"/>
          <w:cs/>
          <w:lang w:bidi="th-TH"/>
        </w:rPr>
        <w:t>่ออื่นๆแล้วแต่กรณ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ี    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แสดงตามความเหมาะสม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1001B3">
        <w:rPr>
          <w:rFonts w:asciiTheme="minorBidi" w:hAnsiTheme="minorBidi"/>
          <w:noProof/>
          <w:sz w:val="32"/>
          <w:szCs w:val="32"/>
        </w:rPr>
        <w:t xml:space="preserve">    2.2.10)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การโฆษณาต้องไม่ขัดกับกฎหมายอื่นๆที่เกี่ยวข้อง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</w:t>
      </w:r>
      <w:r w:rsidR="001001B3">
        <w:rPr>
          <w:rFonts w:asciiTheme="minorBidi" w:hAnsiTheme="minorBidi"/>
          <w:noProof/>
          <w:sz w:val="32"/>
          <w:szCs w:val="32"/>
        </w:rPr>
        <w:t xml:space="preserve"> 2.2.11)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การอ้างอิงรายงานทางวิชาการผลการศึกษาวิจัยสถิติ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รองของสถาบันใดๆและการยืนยันข้อเท็จจริงเพื่อสนับสนุนการโฆษณาต้องเป็นไปตามหลักสากลและแสดงหลักฐานทางวิชาการซึ่งเป็นที่ยอมรับและเชื่อถือได้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-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เป็นไปตามหลักวิชาการและเอกสารอ้างอิงต้องระบุผู้ทำวิจัยและผู้สนับสนุนเงินทุน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ถ้ามี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-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เอกสารทางวิชาการเช่นบทความผลการวิจัยผลการทดลองผลการตรวจสอบคุณภาพมาตรฐานของเครื่องมือแพทย์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-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หนังสือรับรองเช่นจากหน่วยงานของรัฐสถาบันเอกชนที่รัฐรับรอง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หรือผู้เชี่ยวชาญที่ผู้อนุญาตเห็นชอบ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2.2.</w:t>
      </w:r>
      <w:r w:rsidR="001001B3">
        <w:rPr>
          <w:rFonts w:asciiTheme="minorBidi" w:hAnsiTheme="minorBidi"/>
          <w:noProof/>
          <w:sz w:val="32"/>
          <w:szCs w:val="32"/>
        </w:rPr>
        <w:t>12)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ข้อมูลทางวิทยาศาสตร์ที่โฆษณาต้องมีความถูกต้องครบถ้วนสมดุลและไม่ก่อให้เกิดการเข้าใจผิด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1001B3">
        <w:rPr>
          <w:rFonts w:asciiTheme="minorBidi" w:hAnsiTheme="minorBidi"/>
          <w:noProof/>
          <w:sz w:val="32"/>
          <w:szCs w:val="32"/>
        </w:rPr>
        <w:br/>
        <w:t xml:space="preserve">    2.2.13)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การโฆษณาเครื่องหมายรับรองหรือการรับรองใดๆ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มีหลักฐานแสดงว่าได้รับการรับรองจริงและต้องแนบหลักฐานการได้รับความยินยอมให้ใช้ตราสัญลักษณ์มาด้วย</w:t>
      </w:r>
      <w:r w:rsidR="001001B3">
        <w:rPr>
          <w:rFonts w:asciiTheme="minorBidi" w:hAnsiTheme="minorBidi"/>
          <w:noProof/>
          <w:sz w:val="32"/>
          <w:szCs w:val="32"/>
        </w:rPr>
        <w:br/>
        <w:t xml:space="preserve">    2.2.14)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การโฆษณาบนสิ่งของแจกหรือของชำร่วย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ให้แสดงเฉพาะชื่อเครื่องมือแพทย์แต่ชื่อหรือเครื่องหมายหรือตราสัญลักษณ์ของบริษัทฯด้วยก็ได้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2.2.15</w:t>
      </w:r>
      <w:r w:rsidR="001001B3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การโฆษณาโดยให้สิทธิประโยชน์ต่าง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ๆ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ต้องระบุเงื่อนไขและรายละเอียดต่าง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ๆ</w:t>
      </w:r>
      <w:r w:rsidR="001001B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ให้ชัดเจน</w:t>
      </w:r>
    </w:p>
    <w:p w:rsidR="008E290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1001B3">
        <w:rPr>
          <w:rFonts w:asciiTheme="minorBidi" w:hAnsiTheme="minorBidi"/>
          <w:b/>
          <w:bCs/>
          <w:noProof/>
          <w:sz w:val="32"/>
          <w:szCs w:val="32"/>
        </w:rPr>
        <w:t>3</w:t>
      </w:r>
      <w:r w:rsidR="00635709">
        <w:rPr>
          <w:rFonts w:asciiTheme="minorBidi" w:hAnsiTheme="minorBidi"/>
          <w:b/>
          <w:bCs/>
          <w:noProof/>
          <w:sz w:val="32"/>
          <w:szCs w:val="32"/>
        </w:rPr>
        <w:t xml:space="preserve">) </w:t>
      </w:r>
      <w:r w:rsidRPr="001001B3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ข้อห้ามในการโฆษณาเครื่องมือแพทย์</w:t>
      </w:r>
      <w:r w:rsidRPr="001001B3">
        <w:rPr>
          <w:rFonts w:asciiTheme="minorBidi" w:hAnsiTheme="minorBidi"/>
          <w:b/>
          <w:bCs/>
          <w:noProof/>
          <w:sz w:val="32"/>
          <w:szCs w:val="32"/>
        </w:rPr>
        <w:br/>
      </w:r>
      <w:r w:rsidR="00635709">
        <w:rPr>
          <w:rFonts w:asciiTheme="minorBidi" w:hAnsiTheme="minorBidi"/>
          <w:noProof/>
          <w:sz w:val="32"/>
          <w:szCs w:val="32"/>
        </w:rPr>
        <w:t xml:space="preserve">  3.1)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ห้ามโฆษณาคุณประโยชน์คุณภาพปริมาณมาตรฐานส่วนประกอบหรือแหล่งกำเนิดที่เป็นเท็จหรือเกินความจริง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3.1.1</w:t>
      </w:r>
      <w:r w:rsidR="00635709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การโฆษณาที่มีลักษณะโอ้อวดหรือก่อให้เกิดความเข้าใจผิดจากความเป็นจริง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เช่น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การใช้คำว่า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ยอด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ยอดเยี่ยม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พิเศษ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วิเศษ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ดีเลิศ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ดีที่สุด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เด็ดขาด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หายขาด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หายห่วง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ฉับพลัน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ทันใจ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ศักดิ์สิทธิ์มหัศจรรย์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ปลอดภัย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ฉับพลัน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ทันใจ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ปลอดภัยที่สุด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เหมาะสมที่สุด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เป็นหนึ่ง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ที่หนึ่ง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ที่สุด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แน่นอน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เหนือกว่า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พิชิตโรคร้ายหมดกังวล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มั่นใจ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โอกาสอย่างนี้มีไม่บ่อยนัก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ไม่ทำให้เกิดอาการแพ้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ไม่มีผลข้างเคียง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หรือใช้คำหรือข้อความภาพหรือเสียงอื่นใดที่มีความหมายทำนองเดียวกัน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3.1.2</w:t>
      </w:r>
      <w:r w:rsidR="00635709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การโฆษณาแสดงรายละเอียดเกินกว่าที่ระบุในฉลากหรือเอกสารกำกับเครื่องมือแพทย์จากผู้ผลิต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635709">
        <w:rPr>
          <w:rFonts w:asciiTheme="minorBidi" w:hAnsiTheme="minorBidi"/>
          <w:noProof/>
          <w:sz w:val="32"/>
          <w:szCs w:val="32"/>
        </w:rPr>
        <w:t xml:space="preserve">  3.2)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การรับรองหรือยกย่องคุณประโยชน์ของเครื่องมือแพทย์โดยบุคคลหนึ่งบุคคลใด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ไม่ว่าทางตรงหรือทางอ้อม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3.3</w:t>
      </w:r>
      <w:r w:rsidR="00635709">
        <w:rPr>
          <w:rFonts w:asciiTheme="minorBidi" w:hAnsiTheme="minorBidi"/>
          <w:noProof/>
          <w:sz w:val="32"/>
          <w:szCs w:val="32"/>
        </w:rPr>
        <w:t>)</w:t>
      </w:r>
      <w:r w:rsidR="00635709">
        <w:rPr>
          <w:rFonts w:asciiTheme="minorBidi" w:hAnsiTheme="minorBidi" w:cs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การจัดให้มีรางวัลด้วยการเสี่ยงโชคด้วยวิธีใด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ๆ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635709">
        <w:rPr>
          <w:rFonts w:asciiTheme="minorBidi" w:hAnsiTheme="minorBidi"/>
          <w:noProof/>
          <w:sz w:val="32"/>
          <w:szCs w:val="32"/>
        </w:rPr>
        <w:t xml:space="preserve">  3.4)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การโฆษณาว่าสามารถป้องกันบำบัดบรรเทารักษาโรคหรืออาการของโรคที่ห้ามโฆษณา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ตามที่รัฐมนตรีประกาศกำหนดดังนี้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มะเร็ง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เบาหวาน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โรคทางจิตเวช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โรคความดันโลหิตโรค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หรืออาการของโรคทางสมองหัวใจและหลอดเลือด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ปอดม้าม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ตับ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ไต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ยกเว้นการโฆษณาโดยตรงต่อผู้ประกอบวิชาชีพเวชกรรม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อัมพฤกษ์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อัมพาต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ยกเว้นการโฆษณาโดยตรงต่อผู้ประกอบวิชาชีพเวชกรรมผู้ประกอบวิชาชีพกายภาพบำบัด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เอดส์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ยกเว้นการโฆษณาโดยตรงต่อผู้ประกอบวิชาชีพเวชกรรม</w:t>
      </w:r>
      <w:r w:rsidR="007F5D0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และการโฆษณาถุงยางอนามัยในการป้องกันโรคเอดส์ต่อประชาชน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635709">
        <w:rPr>
          <w:rFonts w:asciiTheme="minorBidi" w:hAnsiTheme="minorBidi"/>
          <w:noProof/>
          <w:sz w:val="32"/>
          <w:szCs w:val="32"/>
        </w:rPr>
        <w:t xml:space="preserve">  3.5)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การแสดงข้อความที่ก่อให้เกิดความเข้าใจผิดในสาระสำคัญของเครื่องมือแพทย์</w:t>
      </w:r>
      <w:r w:rsidR="00635709">
        <w:rPr>
          <w:rFonts w:asciiTheme="minorBidi" w:hAnsiTheme="minorBidi"/>
          <w:noProof/>
          <w:sz w:val="32"/>
          <w:szCs w:val="32"/>
        </w:rPr>
        <w:br/>
        <w:t xml:space="preserve">  3.6)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ชื่อเครื่องมือแพทย์ที่โอ้อวดเป็นเท็จหลอกลวงให้เกิดความหลงเชื่อทำให้เข้าใจผิดหรือขัดต่อศีลธรรมหรือขนบธรรมเนียมประเพณีวัฒนธรรมอันดีงามของไท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635709">
        <w:rPr>
          <w:rFonts w:asciiTheme="minorBidi" w:hAnsiTheme="minorBidi"/>
          <w:noProof/>
          <w:sz w:val="32"/>
          <w:szCs w:val="32"/>
        </w:rPr>
        <w:t xml:space="preserve">  3.7)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ที่ไม่สุภาพสำหรับสาธารณชนหรือที่เป็นการสนับสนุนโดยตรงหรือโดยอ้อมให้มีการกระทำผิดกฎหมายหรือขัดต่อศีลธรรมขนบธรรมเนียมประเพณีอันดีงามของไทย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หรือนำไปสู่ความเสื่อมเสียในวัฒนธรรมของชาติ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หรืออาจก่อให้เกิดผลเสียต่อสังคมเป็นส่วนรวม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635709">
        <w:rPr>
          <w:rFonts w:asciiTheme="minorBidi" w:hAnsiTheme="minorBidi"/>
          <w:noProof/>
          <w:sz w:val="32"/>
          <w:szCs w:val="32"/>
        </w:rPr>
        <w:t xml:space="preserve">  3.8)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การโฆษณาที่จะทำให้เกิดความแตกแยกหรือเสื่อมความสามัคคีในหมู่ประชาชน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3.9</w:t>
      </w:r>
      <w:r w:rsidR="00635709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ที่ชักนำให้ผู้บริโภคไปรับบริการหรือมีการใช้เครื่องมือแพทย์ด้วยตนเองอย่างพร่ำเพรื่อเกินความจำเป็นหรือไม่เหมาะสมจนอาจได้รับอันตรายจากการใช้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หรือทำให้เกิดความเข้าใจว่ามีความเหมาะสมที่จะใช้เป็นประจำ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3.10</w:t>
      </w:r>
      <w:r w:rsidR="00635709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ที่กระทำด้วยวิธีการอันอาจเป็นอันตรายต่อสุขภาพร่างกายหรือจิตใจอันอาจก่อให้เกิดความรำคาญแก่ผู้บริโภค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635709">
        <w:rPr>
          <w:rFonts w:asciiTheme="minorBidi" w:hAnsiTheme="minorBidi"/>
          <w:noProof/>
          <w:sz w:val="32"/>
          <w:szCs w:val="32"/>
        </w:rPr>
        <w:t xml:space="preserve">  3.1.11)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ที่เป็นการทับถมหรือเปรียบเทียบกับเครื่องมือแพทย์ของผู้ประกอบการรายอื่นยกเว้นการเปรียบเทียบกับผลิตภัณฑ์ของตนเอง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หรือกรณีเปรียบเทียบในเชิงวิชาการ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ทั้งนี้</w:t>
      </w:r>
      <w:r w:rsidR="0063570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ต้องไม่ระบุชื่อเครื่องมือแพทย์หรือเทคโนโลยีของผลิตภัณฑ์ผู้อื่น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2D3B5E" w:rsidRPr="000C2AAC" w:rsidRDefault="002D3B5E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TableGrid"/>
        <w:tblW w:w="10587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3119"/>
        <w:gridCol w:w="1275"/>
        <w:gridCol w:w="1418"/>
        <w:gridCol w:w="2257"/>
      </w:tblGrid>
      <w:tr w:rsidR="00313D38" w:rsidRPr="000C2AAC" w:rsidTr="003A410B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119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5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418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2257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A410B">
        <w:tc>
          <w:tcPr>
            <w:tcW w:w="675" w:type="dxa"/>
          </w:tcPr>
          <w:p w:rsidR="00313D38" w:rsidRPr="00AC4ACB" w:rsidRDefault="00313D38" w:rsidP="00635709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3119" w:type="dxa"/>
          </w:tcPr>
          <w:p w:rsidR="00313D38" w:rsidRPr="000C2AAC" w:rsidRDefault="00313D38" w:rsidP="008149C3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ผู้ยื่นคำขอยื่นคำขอโฆษณาเครื่องมือแพทย์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เจ้าหน้าที่พิจารณาเอกสารให้ถูกต้องครบถ้วนตามหลักเกณฑ์และเงื่อนไข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="00FD5A15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2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418" w:type="dxa"/>
          </w:tcPr>
          <w:p w:rsidR="00313D38" w:rsidRPr="000C2AAC" w:rsidRDefault="008149C3" w:rsidP="00845B72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2257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คำขอไม่ถูกต้องหรือเอกสารไม่ครบถ้วนเจ้าหน้าที่แจ้งผู้ยื่นคำขอแก้ไขหรือยื่นเอกสารเพิ่มเติมได้ในขณะนั้นหากผู้ยื่นคำขอไม่สามารถแก้ไขหรือยื่นเอกสารหลักฐานเพิ่มเติมได้ในขณะนั้นให้เจ้าหน้าที่และผู้ยื่นคำขอทำบันทึกความบกพร่องโดยให้เจ้าหน้าที่และผู้ยื่นคำขอลงนามไว้ในบันทึกนั้นแล้วมอบสำเนาบันทึกความบกพร่องดังกล่าวให้กับ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8149C3" w:rsidRPr="000C2AAC" w:rsidTr="003A410B">
        <w:tc>
          <w:tcPr>
            <w:tcW w:w="675" w:type="dxa"/>
          </w:tcPr>
          <w:p w:rsidR="008149C3" w:rsidRPr="00AC4ACB" w:rsidRDefault="008149C3" w:rsidP="003A410B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149C3" w:rsidRPr="00AC4ACB" w:rsidRDefault="008149C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149C3" w:rsidRPr="00AC4ACB" w:rsidRDefault="008149C3" w:rsidP="00313D38">
            <w:pPr>
              <w:rPr>
                <w:rFonts w:asciiTheme="minorBidi" w:hAnsiTheme="minorBidi"/>
              </w:rPr>
            </w:pPr>
          </w:p>
        </w:tc>
        <w:tc>
          <w:tcPr>
            <w:tcW w:w="3119" w:type="dxa"/>
          </w:tcPr>
          <w:p w:rsidR="008149C3" w:rsidRPr="000C2AAC" w:rsidRDefault="008149C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เจ้าหน้าที่พิจารณาคำขอบันทึกข้อมูลและออกใบอนญาตโฆษณา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8149C3" w:rsidRPr="000C2AAC" w:rsidRDefault="008149C3" w:rsidP="00452B6B">
            <w:pPr>
              <w:rPr>
                <w:rFonts w:asciiTheme="minorBidi" w:hAnsiTheme="minorBidi"/>
              </w:rPr>
            </w:pPr>
          </w:p>
        </w:tc>
        <w:tc>
          <w:tcPr>
            <w:tcW w:w="1275" w:type="dxa"/>
          </w:tcPr>
          <w:p w:rsidR="008149C3" w:rsidRPr="000C2AAC" w:rsidRDefault="008149C3" w:rsidP="00452B6B">
            <w:pPr>
              <w:rPr>
                <w:rFonts w:asciiTheme="minorBidi" w:hAnsiTheme="minorBidi" w:hint="cs"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นทำการ</w:t>
            </w:r>
          </w:p>
        </w:tc>
        <w:tc>
          <w:tcPr>
            <w:tcW w:w="1418" w:type="dxa"/>
          </w:tcPr>
          <w:p w:rsidR="00754FBE" w:rsidRDefault="00754FBE" w:rsidP="00754FBE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8149C3" w:rsidRPr="000C2AAC" w:rsidRDefault="008149C3" w:rsidP="008149C3">
            <w:pPr>
              <w:rPr>
                <w:rFonts w:asciiTheme="minorBidi" w:hAnsiTheme="minorBidi"/>
                <w:lang w:bidi="th-TH"/>
              </w:rPr>
            </w:pPr>
            <w:bookmarkStart w:id="0" w:name="_GoBack"/>
            <w:bookmarkEnd w:id="0"/>
          </w:p>
        </w:tc>
        <w:tc>
          <w:tcPr>
            <w:tcW w:w="2257" w:type="dxa"/>
          </w:tcPr>
          <w:p w:rsidR="008149C3" w:rsidRPr="000C2AAC" w:rsidRDefault="008149C3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พบว่าต้องใช้ความเชี่ยวชาญประกอบการพิจารณาข้อความโฆษณาในเชิงลึกต้องใช้เวลาเพิ่มเติมในการดำเนินการส่งเรื่องให้ผู้เชี่ยวชาญพิจารณาอี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8149C3" w:rsidRPr="000C2AAC" w:rsidTr="003A410B">
        <w:tc>
          <w:tcPr>
            <w:tcW w:w="675" w:type="dxa"/>
          </w:tcPr>
          <w:p w:rsidR="008149C3" w:rsidRPr="00AC4ACB" w:rsidRDefault="008149C3" w:rsidP="003A410B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149C3" w:rsidRPr="00AC4ACB" w:rsidRDefault="008149C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8149C3" w:rsidRPr="00AC4ACB" w:rsidRDefault="008149C3" w:rsidP="00313D38">
            <w:pPr>
              <w:rPr>
                <w:rFonts w:asciiTheme="minorBidi" w:hAnsiTheme="minorBidi"/>
              </w:rPr>
            </w:pPr>
          </w:p>
        </w:tc>
        <w:tc>
          <w:tcPr>
            <w:tcW w:w="3119" w:type="dxa"/>
          </w:tcPr>
          <w:p w:rsidR="008149C3" w:rsidRPr="000C2AAC" w:rsidRDefault="008149C3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เจ้าหน้าที่เสนอเพื่อลงนามใน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ใบอนุญาตโฆษณาเครื่องมือแพทย์ตามลำดับ</w:t>
            </w:r>
          </w:p>
          <w:p w:rsidR="008149C3" w:rsidRPr="000C2AAC" w:rsidRDefault="008149C3" w:rsidP="00452B6B">
            <w:pPr>
              <w:rPr>
                <w:rFonts w:asciiTheme="minorBidi" w:hAnsiTheme="minorBidi"/>
              </w:rPr>
            </w:pPr>
          </w:p>
        </w:tc>
        <w:tc>
          <w:tcPr>
            <w:tcW w:w="1275" w:type="dxa"/>
          </w:tcPr>
          <w:p w:rsidR="008149C3" w:rsidRPr="000C2AAC" w:rsidRDefault="008149C3" w:rsidP="008149C3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นทำการ</w:t>
            </w:r>
          </w:p>
        </w:tc>
        <w:tc>
          <w:tcPr>
            <w:tcW w:w="1418" w:type="dxa"/>
          </w:tcPr>
          <w:p w:rsidR="00754FBE" w:rsidRDefault="00754FBE" w:rsidP="00754FBE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ผลิตภัณฑ์สุขภาพเบ็ดเสร็จ สสจ.แพร่</w:t>
            </w:r>
          </w:p>
          <w:p w:rsidR="008149C3" w:rsidRPr="000C2AAC" w:rsidRDefault="008149C3" w:rsidP="008149C3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2257" w:type="dxa"/>
          </w:tcPr>
          <w:p w:rsidR="008149C3" w:rsidRPr="000C2AAC" w:rsidRDefault="008149C3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:rsidTr="003A410B">
        <w:tc>
          <w:tcPr>
            <w:tcW w:w="675" w:type="dxa"/>
          </w:tcPr>
          <w:p w:rsidR="00313D38" w:rsidRPr="00AC4ACB" w:rsidRDefault="00313D38" w:rsidP="003A410B">
            <w:pPr>
              <w:tabs>
                <w:tab w:val="left" w:pos="360"/>
              </w:tabs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3119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ผู้ยื่นคำขอนำ</w:t>
            </w:r>
            <w:r w:rsidR="00D132B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ใบเสร็จรับเงิน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มารับเรื่องที่</w:t>
            </w:r>
            <w:r w:rsidR="00CE2F6D"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  <w:t xml:space="preserve"> </w:t>
            </w:r>
            <w:r w:rsidR="00CE2F6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49C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  <w:r w:rsidR="00CE2F6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ชำระค่าธรรมเนียมและผู้ยื่นคำขอนำ</w:t>
            </w:r>
            <w:r w:rsidR="003A410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ใบเสร็จรับเงินค่าธรรมเนียม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มาขอรับใบอนุญาตโฆษณาจากเจ้าหน้าที่</w:t>
            </w:r>
            <w:r w:rsidR="00CE2F6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สสจ.</w:t>
            </w:r>
            <w:r w:rsidR="008149C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418" w:type="dxa"/>
          </w:tcPr>
          <w:p w:rsidR="00313D38" w:rsidRPr="000C2AAC" w:rsidRDefault="00845B72" w:rsidP="008149C3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49C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2257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ระยะเวลาขึ้นอยู่กับการดำเนินการของผู้ยื่นคำขอ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="00A51E03">
        <w:rPr>
          <w:rFonts w:ascii="CordiaUPC" w:hAnsi="CordiaUPC" w:cs="CordiaUPC"/>
          <w:noProof/>
          <w:sz w:val="32"/>
          <w:szCs w:val="32"/>
        </w:rPr>
        <w:t>0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418"/>
        <w:gridCol w:w="1134"/>
        <w:gridCol w:w="992"/>
        <w:gridCol w:w="2623"/>
      </w:tblGrid>
      <w:tr w:rsidR="00AC4ACB" w:rsidRPr="000C2AAC" w:rsidTr="003A410B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8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623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3A410B">
        <w:trPr>
          <w:jc w:val="center"/>
        </w:trPr>
        <w:tc>
          <w:tcPr>
            <w:tcW w:w="675" w:type="dxa"/>
          </w:tcPr>
          <w:p w:rsidR="00452B6B" w:rsidRPr="000C2AAC" w:rsidRDefault="00AC4ACB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418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62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พร้อมวัตถุประสงค์แนบท้ายและเอกสารมีอายุไม่เกิน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เดือนนับแต่วันที่ออก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3A410B">
        <w:trPr>
          <w:jc w:val="center"/>
        </w:trPr>
        <w:tc>
          <w:tcPr>
            <w:tcW w:w="675" w:type="dxa"/>
          </w:tcPr>
          <w:p w:rsidR="00452B6B" w:rsidRPr="000C2AAC" w:rsidRDefault="00AC4ACB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8149C3" w:rsidP="00452B6B">
            <w:pPr>
              <w:rPr>
                <w:rFonts w:asciiTheme="minorBidi" w:hAnsiTheme="minorBidi" w:hint="cs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ง กระทรวงมหาด ไทย</w:t>
            </w:r>
          </w:p>
        </w:tc>
        <w:tc>
          <w:tcPr>
            <w:tcW w:w="1418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แนบสำเนาบัตรประจำตัวประชาชนของผู้มอบอำนาจและผู้รับมอบอำนาจพร้อม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รับรองสำเนาถูกต้องให้ครบถ้วน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418"/>
        <w:gridCol w:w="1134"/>
        <w:gridCol w:w="992"/>
        <w:gridCol w:w="2623"/>
      </w:tblGrid>
      <w:tr w:rsidR="00600A25" w:rsidRPr="000C2AAC" w:rsidTr="003A410B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D51C0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8" w:type="dxa"/>
            <w:vAlign w:val="center"/>
          </w:tcPr>
          <w:p w:rsidR="00422EAB" w:rsidRPr="000C2AAC" w:rsidRDefault="00422EAB" w:rsidP="00D51C0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422EAB" w:rsidRPr="000C2AAC" w:rsidRDefault="00422EAB" w:rsidP="00D51C0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623" w:type="dxa"/>
            <w:vAlign w:val="center"/>
          </w:tcPr>
          <w:p w:rsidR="00422EAB" w:rsidRPr="000C2AAC" w:rsidRDefault="00422EAB" w:rsidP="00D51C04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ใบควบคุมกระบวนงาน</w:t>
            </w:r>
          </w:p>
        </w:tc>
        <w:tc>
          <w:tcPr>
            <w:tcW w:w="1843" w:type="dxa"/>
          </w:tcPr>
          <w:p w:rsidR="00D132BE" w:rsidRPr="000C2AAC" w:rsidRDefault="00D132BE" w:rsidP="008149C3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8149C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ED1F0B" w:rsidRDefault="00D132BE" w:rsidP="00CE2F6D">
            <w:pPr>
              <w:spacing w:after="160" w:line="259" w:lineRule="auto"/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  <w: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แบบตรวจรับคำขอ</w:t>
            </w:r>
          </w:p>
        </w:tc>
        <w:tc>
          <w:tcPr>
            <w:tcW w:w="1843" w:type="dxa"/>
          </w:tcPr>
          <w:p w:rsidR="00D132BE" w:rsidRPr="000C2AAC" w:rsidRDefault="008149C3" w:rsidP="00D132BE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ใบแสดงข้อมูล</w:t>
            </w:r>
          </w:p>
        </w:tc>
        <w:tc>
          <w:tcPr>
            <w:tcW w:w="1843" w:type="dxa"/>
          </w:tcPr>
          <w:p w:rsidR="00D132BE" w:rsidRPr="000C2AAC" w:rsidRDefault="008149C3" w:rsidP="00D132BE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แบบคำขออนุญาตโฆษณาเครื่องมือแพทย์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:rsidR="00D132BE" w:rsidRPr="000C2AAC" w:rsidRDefault="008149C3" w:rsidP="00D132BE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3A410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ลงนามโดยผู้ได้รับมอบอำนาจแต่งตั้งให้เป็นผู้ดำเนินกิจการเกี่ยวกับการขออนุญาตโฆษณา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ตามหนังสือมอบอำนาจแบบที่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1)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ข้อความโฆษณาเครื่องมือแพทย์</w:t>
            </w:r>
          </w:p>
        </w:tc>
        <w:tc>
          <w:tcPr>
            <w:tcW w:w="184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ลงนามโดยผู้ได้รับมอบอำนาจแต่งตั้งให้เป็นผู้ดำเนินกิจการเกี่ยวกับการขออนุญาตโฆษณา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ตามหนังสือมอบอำนาจแบบที่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1(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นิติบุคล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หรือแบบที่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3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อำนาจและแต่งตั้งผู้ดำเนินกิจการเกี่ยวกับการขออนุญาตโฆษณา</w:t>
            </w:r>
          </w:p>
        </w:tc>
        <w:tc>
          <w:tcPr>
            <w:tcW w:w="184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ตามแบบฟอร์มหนังสือมอบ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อำนาจแบบที่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หนังสือมอบอำนาจเกี่ยวกับการขออนุญาตโฆษณา</w:t>
            </w:r>
          </w:p>
        </w:tc>
        <w:tc>
          <w:tcPr>
            <w:tcW w:w="184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ตามแบบฟอร์มหนังสือมอบอำนาจแบบที่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2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กรณีผู้รับมอบอำนาจแต่งตั้งผู้ดำเนินกิจการเกี่ยวกับการโฆษณาไม่มายื่นคำขอด้วยตนเอง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หนังสือมอบอำนาจเกี่ยวกับการขออนุญาตโฆษณา</w:t>
            </w:r>
          </w:p>
        </w:tc>
        <w:tc>
          <w:tcPr>
            <w:tcW w:w="184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ตามแบบฟอร์มหนังสือมอบอำนาจแบบที่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กรณีบุคคลธรรมดาติดอากรแสตมป์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สำเนาใบจดทะเบียนสถานประกอบการผลิต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นำเข้าเครื่องมือแพทย์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D132BE" w:rsidRPr="000C2AAC" w:rsidRDefault="008149C3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หากผู้แทน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(agency)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เป็นผู้ยื่นไม่ต้องแนบเอกสารใบจดทะเบียนสถานประกอบการผลิต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นำเข้าเครื่องมือแพทย์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Default="00D132BE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</w:p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ใบรับแจ้งรายการละเอียด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หนังสือประกอบการนำเข้า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D132BE" w:rsidRPr="000C2AAC" w:rsidRDefault="008149C3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สำเนาฉลาก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เอกสารกำกับเครื่องมือแพทย์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คู่มือการใช้จากผู้ผลิต</w:t>
            </w:r>
          </w:p>
        </w:tc>
        <w:tc>
          <w:tcPr>
            <w:tcW w:w="184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เอกสารอ้างอิง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เอกสารทางวิชาการ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สำเนาใบอนุญาตโฆษณาเดิมพร้อมข้อความโฆษณาแนบท้ายที่เคยได้รับอนุญาต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ใบแสดงข้อมูลคำขอโฆษณาเครื่องมือแพทย์</w:t>
            </w:r>
          </w:p>
        </w:tc>
        <w:tc>
          <w:tcPr>
            <w:tcW w:w="184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กองควบคุมเครื่องมือแพทย์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D132BE" w:rsidRPr="000C2AAC" w:rsidTr="003A410B">
        <w:tc>
          <w:tcPr>
            <w:tcW w:w="675" w:type="dxa"/>
          </w:tcPr>
          <w:p w:rsidR="00D132BE" w:rsidRPr="000C2AAC" w:rsidRDefault="00D132BE" w:rsidP="003A410B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เอกสารอื่นๆ</w:t>
            </w:r>
          </w:p>
        </w:tc>
        <w:tc>
          <w:tcPr>
            <w:tcW w:w="1843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D132BE" w:rsidRPr="000C2AAC" w:rsidRDefault="00D132BE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:rsidR="00D132BE" w:rsidRPr="000C2AAC" w:rsidRDefault="00D132BE" w:rsidP="003A410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เช่นผลวิเคราะห์จากหน่วยงานต่างๆ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หนังสือรับรองคำแปล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หนังสือรับรองการจัดรายการส่งเสริมการขาย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ผลการวิจัยฯลฯ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E90756" w:rsidRPr="00B526A9" w:rsidRDefault="00A13B6C" w:rsidP="00E90756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คำขออนุญาต</w:t>
            </w:r>
            <w:r w:rsidR="00B526A9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    </w:t>
            </w:r>
            <w:r w:rsidR="00B526A9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 100 บาท</w:t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E90756" w:rsidRPr="00B526A9" w:rsidRDefault="00A13B6C" w:rsidP="00E90756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ใบอนุญาตโฆษณาเครื่องมือแพทย์ 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การโฆษณาบนสิ่งของที่แจก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  <w:r w:rsidR="00B526A9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</w:t>
            </w:r>
            <w:r w:rsidR="00B526A9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 200 บาท</w:t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D51C04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ใบอนุญาตโฆษณาเครื่องมือแพทย์ 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การโฆษณาอืนๆ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  <w:r w:rsidR="00B526A9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  </w:t>
            </w:r>
            <w:r w:rsidR="00B526A9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 1,000 บาท</w:t>
            </w:r>
          </w:p>
          <w:p w:rsidR="008149C3" w:rsidRDefault="00B509FC" w:rsidP="008149C3">
            <w:pP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8149C3" w:rsidRPr="008149C3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  <w:p w:rsidR="00E90756" w:rsidRDefault="00D132BE" w:rsidP="008149C3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lang w:bidi="th-TH"/>
              </w:rPr>
              <w:t xml:space="preserve">               </w:t>
            </w:r>
            <w:r w:rsidR="00B509F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B509F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B509F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B509F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B509F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B509F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B509FC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B509FC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="00B509FC"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  <w:r w:rsidR="00845B72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8149C3" w:rsidRPr="00ED5246" w:rsidTr="008149C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8149C3" w:rsidRPr="00ED5246" w:rsidTr="008149C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lastRenderedPageBreak/>
              <w:t>แพร่</w:t>
            </w:r>
          </w:p>
        </w:tc>
      </w:tr>
      <w:tr w:rsidR="008149C3" w:rsidRPr="00ED5246" w:rsidTr="008149C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:rsidR="008149C3" w:rsidRPr="00ED5246" w:rsidRDefault="008149C3" w:rsidP="008149C3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:rsidR="008149C3" w:rsidRPr="00ED5246" w:rsidRDefault="008149C3" w:rsidP="008149C3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8149C3" w:rsidRPr="00ED5246" w:rsidTr="008149C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</w:p>
          <w:p w:rsidR="008149C3" w:rsidRPr="00ED5246" w:rsidRDefault="008149C3" w:rsidP="008149C3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:rsidR="008149C3" w:rsidRPr="00ED5246" w:rsidRDefault="008149C3" w:rsidP="008149C3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8149C3" w:rsidRPr="00ED5246" w:rsidTr="008149C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8149C3" w:rsidRPr="00ED5246" w:rsidRDefault="008149C3" w:rsidP="008149C3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8149C3" w:rsidRDefault="008149C3" w:rsidP="008149C3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1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การกรอกแบบฆพ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1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คู่มือการกรอกแบบฆพ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1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ใบควบคุมกระบวนงานการอนุญาตโฆษณาเครื่องมือแพทย</w:t>
            </w:r>
            <w:r w:rsidR="00414D2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แบบตรวจรับคำขอเกี่ยวกับการโฆษณาเครื่องมือแพทย์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หนังสือมอบอำนาจและแต่งตั้งผู้ดำเนินกิจการเกี่ยวกับการขออนุญาตโฆษณา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หนังสือมอบอำนาจเกี่ยวกับการขออนุญาตโฆษณา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หนังสือมอบออำนาจและแต่งตั้งผู้ดำเนินกิจการ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ใบแสดงข้อมูลของคำขอโฆษณาเครื่องมือแพทย์</w:t>
            </w:r>
          </w:p>
        </w:tc>
      </w:tr>
      <w:tr w:rsidR="00F064C0" w:rsidRPr="000C2AAC" w:rsidTr="00C1539D">
        <w:tc>
          <w:tcPr>
            <w:tcW w:w="675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D51C0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วิธีการยื่นคำขออนุญาตด้านการโฆษณาเครื่องมือแพทย์</w:t>
            </w:r>
          </w:p>
        </w:tc>
      </w:tr>
    </w:tbl>
    <w:p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4D3A37" w:rsidRPr="00EA551D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  <w:u w:val="single"/>
        </w:rPr>
      </w:pPr>
      <w:r w:rsidRPr="00EA551D">
        <w:rPr>
          <w:rFonts w:asciiTheme="minorBidi" w:hAnsiTheme="minorBidi" w:cs="Cordia New"/>
          <w:b/>
          <w:bCs/>
          <w:noProof/>
          <w:sz w:val="32"/>
          <w:szCs w:val="32"/>
          <w:u w:val="single"/>
          <w:cs/>
          <w:lang w:bidi="th-TH"/>
        </w:rPr>
        <w:t>ตัวอย่างการแสดงคำเตือน</w:t>
      </w:r>
      <w:r w:rsidR="0094351F" w:rsidRPr="00EA551D">
        <w:rPr>
          <w:rFonts w:asciiTheme="minorBidi" w:hAnsiTheme="minorBidi" w:cs="Cordia New" w:hint="cs"/>
          <w:b/>
          <w:bCs/>
          <w:noProof/>
          <w:sz w:val="32"/>
          <w:szCs w:val="32"/>
          <w:u w:val="single"/>
          <w:cs/>
          <w:lang w:bidi="th-TH"/>
        </w:rPr>
        <w:t xml:space="preserve"> </w:t>
      </w:r>
      <w:r w:rsidRPr="00EA551D">
        <w:rPr>
          <w:rFonts w:asciiTheme="minorBidi" w:hAnsiTheme="minorBidi" w:cs="Cordia New"/>
          <w:b/>
          <w:bCs/>
          <w:noProof/>
          <w:sz w:val="32"/>
          <w:szCs w:val="32"/>
          <w:u w:val="single"/>
          <w:cs/>
          <w:lang w:bidi="th-TH"/>
        </w:rPr>
        <w:t>ข้อห้ามใช้</w:t>
      </w:r>
      <w:r w:rsidR="0094351F" w:rsidRPr="00EA551D">
        <w:rPr>
          <w:rFonts w:asciiTheme="minorBidi" w:hAnsiTheme="minorBidi" w:cs="Cordia New" w:hint="cs"/>
          <w:b/>
          <w:bCs/>
          <w:noProof/>
          <w:sz w:val="32"/>
          <w:szCs w:val="32"/>
          <w:u w:val="single"/>
          <w:cs/>
          <w:lang w:bidi="th-TH"/>
        </w:rPr>
        <w:t xml:space="preserve"> </w:t>
      </w:r>
      <w:r w:rsidRPr="00EA551D">
        <w:rPr>
          <w:rFonts w:asciiTheme="minorBidi" w:hAnsiTheme="minorBidi" w:cs="Cordia New"/>
          <w:b/>
          <w:bCs/>
          <w:noProof/>
          <w:sz w:val="32"/>
          <w:szCs w:val="32"/>
          <w:u w:val="single"/>
          <w:cs/>
          <w:lang w:bidi="th-TH"/>
        </w:rPr>
        <w:t>ข้อควรระวัง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7443"/>
      </w:tblGrid>
      <w:tr w:rsidR="004D3A37" w:rsidTr="006939E1">
        <w:tc>
          <w:tcPr>
            <w:tcW w:w="2943" w:type="dxa"/>
          </w:tcPr>
          <w:p w:rsidR="004D3A37" w:rsidRDefault="004D3A37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เครื่องมือแพทย์ทั่วไป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7443" w:type="dxa"/>
          </w:tcPr>
          <w:p w:rsidR="004D3A37" w:rsidRDefault="004D3A37" w:rsidP="004D3A37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อ่านคำเตือนในฉลากและเอกสารกำกับเครื่องมือแพทย์ก่อนใช้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หรือ</w:t>
            </w:r>
          </w:p>
          <w:p w:rsidR="004D3A37" w:rsidRDefault="004D3A37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Notice the warnings on the label and acco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mpanying documents before use</w:t>
            </w:r>
          </w:p>
        </w:tc>
      </w:tr>
      <w:tr w:rsidR="004D3A37" w:rsidTr="006939E1">
        <w:tc>
          <w:tcPr>
            <w:tcW w:w="2943" w:type="dxa"/>
          </w:tcPr>
          <w:p w:rsidR="004D3A37" w:rsidRDefault="006939E1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ถุงยางอนามัย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      </w:t>
            </w:r>
          </w:p>
        </w:tc>
        <w:tc>
          <w:tcPr>
            <w:tcW w:w="7443" w:type="dxa"/>
          </w:tcPr>
          <w:p w:rsidR="004D3A37" w:rsidRDefault="006939E1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สวมถุงยางอนามัยทุกครั้งที่มีเพศสัมพันธ์</w:t>
            </w:r>
          </w:p>
        </w:tc>
      </w:tr>
      <w:tr w:rsidR="004D3A37" w:rsidTr="006939E1">
        <w:tc>
          <w:tcPr>
            <w:tcW w:w="2943" w:type="dxa"/>
          </w:tcPr>
          <w:p w:rsidR="004D3A37" w:rsidRDefault="006939E1" w:rsidP="006939E1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ถ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ุงยางอนามัยที่มีสารเบนโซเค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</w:t>
            </w:r>
          </w:p>
        </w:tc>
        <w:tc>
          <w:tcPr>
            <w:tcW w:w="7443" w:type="dxa"/>
          </w:tcPr>
          <w:p w:rsidR="004D3A37" w:rsidRDefault="006939E1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วรใช้ผลิตภัณฑ์นี้ด้วยความระมัดระวังในกรณีที่คุณและคู่ของคุณมีอาหารแพ้ยาชาสำหรับทาเฉพาะที่สารกันแดดกลุ่มยาซัลฟาหรือยาย้อมผม</w:t>
            </w:r>
          </w:p>
        </w:tc>
      </w:tr>
      <w:tr w:rsidR="004D3A37" w:rsidTr="006939E1">
        <w:tc>
          <w:tcPr>
            <w:tcW w:w="2943" w:type="dxa"/>
          </w:tcPr>
          <w:p w:rsidR="004D3A37" w:rsidRDefault="006939E1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เครื่องช่วยฟัง</w:t>
            </w:r>
          </w:p>
        </w:tc>
        <w:tc>
          <w:tcPr>
            <w:tcW w:w="7443" w:type="dxa"/>
          </w:tcPr>
          <w:p w:rsidR="004D3A37" w:rsidRDefault="006939E1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ก่อนใช้เครื่องช่วยฟังต้องปรึกษาแพทย์หรือนักแก้ไขการได้ยิน</w:t>
            </w:r>
          </w:p>
        </w:tc>
      </w:tr>
      <w:tr w:rsidR="004D3A37" w:rsidTr="006939E1">
        <w:tc>
          <w:tcPr>
            <w:tcW w:w="2943" w:type="dxa"/>
          </w:tcPr>
          <w:p w:rsidR="004D3A37" w:rsidRDefault="006939E1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คอนแทคเลนส์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การระบุคำว่าตลอดวัน</w:t>
            </w: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คอนแทคเลนส์ชนิดใช้งานได้ไม่เกิน 1 เดือน</w:t>
            </w:r>
          </w:p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7443" w:type="dxa"/>
          </w:tcPr>
          <w:p w:rsidR="006939E1" w:rsidRDefault="006939E1" w:rsidP="006939E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6939E1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คำเตือน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ใช้เลนส์สัมผัสโดยเฉพาะการใช้ผิดวิธีมีความเสี่ยงต่อการอักเสบหรือการติดเชื้อของดวงตาอาจรุนแรงถึงขั้นสูญเสียสายตาอย่างถาวรได้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6939E1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ข้อห้ามใช้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ห้ามใส่เลนส์สัมผัสนานเกินระยะเวลาที่กำหนด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ห้ามใส่เลนส์สัมผัสร่วมกับบุคคลอื่น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ห้ามใส่เลนส์สัมผัสทุกชนิดเวลานอนถึงแม้ว่าจะเป็นชนิดใส่นอนได้ก็ตามควรถอดล้างทำความสะอาดทุกวัน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6939E1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ข้อควรระวัง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มีสภาวะของดวงตาผิดปกติเช่นต้อเนื้อต้อลมตาแดงกระจกตาไวต่อความรู้สึกลดลงตาแห้งกระพริบตาไม่เต็มที่ไม่ควรใช้เลนส์สัมผัส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ควรเปลี่ยนตลับใส่เลนส์สัมผัสทุกสามเดือน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ไม่ควรใส่เลนส์สัมผัสขณะว่ายน้ำเพราะอาจทำให้เกิดการติดเชื้อที่ตาได้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ล้างมือฟอกสบู่ให้สะอาดทุกครั้งก่อนสัมผัสเลนส์</w:t>
            </w:r>
          </w:p>
          <w:p w:rsidR="006939E1" w:rsidRDefault="006939E1" w:rsidP="006939E1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เกิดอาการผิดปกติเช่นเจ็บหรือปวดตาเป็นอย่างมากร่วมกับอาการแพ้แสงตามัวน้ำตาไหลมากหรือตาแดงให้หยุดใช้เลนส์สัมผัสทันทีและรีบพบจักษุแพทย์โดยเร็วห้ามใช้เลนส์สัมผัสถ้าภาชนะบรรจุอยู่ในสภาพชำรุดหรือถูกเปิดก่อนใช้ง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น  </w:t>
            </w:r>
          </w:p>
          <w:p w:rsidR="0078142C" w:rsidRDefault="006939E1" w:rsidP="006939E1">
            <w:pPr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วรใช้น้ำยาล้างเลนส์สัมผัสที่ใหม่และเปลี่ยนน้ำยาฆ่าเชื้อโรคสำหรับเลนส์สัมผัสทุกครั้งที่แช่เลนส์สัมผัส</w:t>
            </w:r>
            <w:r w:rsidR="000B041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และแม้ไม่ได้ใส่เลนส์สัมผัสควรเปลี่ยนน้ำยาใหม่ในตลับทุกวัน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="0078142C" w:rsidRPr="0078142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ต้องมีคำแนะนำเพ</w:t>
            </w:r>
            <w:r w:rsidR="0078142C" w:rsidRPr="0078142C">
              <w:rPr>
                <w:rFonts w:asciiTheme="minorBidi" w:hAnsiTheme="minorBidi" w:cs="Cordia New" w:hint="cs"/>
                <w:b/>
                <w:bCs/>
                <w:noProof/>
                <w:sz w:val="32"/>
                <w:szCs w:val="32"/>
                <w:cs/>
                <w:lang w:bidi="th-TH"/>
              </w:rPr>
              <w:t>ิ่</w:t>
            </w:r>
            <w:r w:rsidR="0078142C" w:rsidRPr="0078142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มเติม</w:t>
            </w:r>
            <w:r w:rsidR="0078142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ว่า </w:t>
            </w:r>
            <w:r w:rsidR="0078142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="0078142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ไม่ควรใช้เกิน </w:t>
            </w:r>
            <w:r w:rsidR="0078142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12 </w:t>
            </w:r>
            <w:r w:rsidR="0078142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ชั่วโมงต่อวัน</w:t>
            </w:r>
            <w:r w:rsidR="0078142C"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="0078142C" w:rsidRPr="0078142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เพิ่มเติมข้อควรระวัง</w:t>
            </w:r>
          </w:p>
          <w:p w:rsidR="004D3A37" w:rsidRDefault="0078142C" w:rsidP="0078142C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ห้ามใช้เลนส์สัมผัสถ้าภาชนะบรรจุอยู่ในสภาพชำรุดหรือถูกเปิดก่อนใช้งาน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วรใช้น้ำยาล้างเลนส์สัมผัสที่ใหม่และเปลี่ยนน้ำยาฆ่าเชื้อสำหรับเลนส์สัมผัสทุกครั้งที่แช่เลนส์สัมผัสและแม้ได้ได้ใส่เลยส์สัมผัสควรเปลี่ยนน้ำยาใหม่ในตลับทุกวัน</w:t>
            </w:r>
          </w:p>
        </w:tc>
      </w:tr>
      <w:tr w:rsidR="004D3A37" w:rsidTr="006939E1">
        <w:tc>
          <w:tcPr>
            <w:tcW w:w="2943" w:type="dxa"/>
          </w:tcPr>
          <w:p w:rsidR="004D3A37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เครื่องตรวจวัดระดับน้ำตาลในเลือดระบุสำหรับผู้มีภาวะเบาหวาน</w:t>
            </w:r>
          </w:p>
        </w:tc>
        <w:tc>
          <w:tcPr>
            <w:tcW w:w="7443" w:type="dxa"/>
          </w:tcPr>
          <w:p w:rsidR="0078142C" w:rsidRDefault="0078142C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วรปรึกษาแพทย์ก่อนใช้เครื่องและไม่ควรใช้ข้อมูลที่ได้จากการตรวจวัดนี้ในการวินิจฉัยรักษาโรคหรือสั่งยาด้วยตนเอง</w:t>
            </w:r>
          </w:p>
          <w:p w:rsidR="004D3A37" w:rsidRDefault="0078142C" w:rsidP="0078142C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ก่อนใช้เครื่องตรวจระดับน้ำตาลในเลือดควรอ่านฉลากเอกสารกำกับเครื่องและปฏิบัติตามทุกครั้ง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มีปัญหาหรือต้องการทราบข้อมูลเฉพาะเกี่ยวกับระดับน้ำตาลในเลือดโปรดติดต่อแพทย์หรือบุคลากรทางการแพทย์</w:t>
            </w:r>
          </w:p>
        </w:tc>
      </w:tr>
      <w:tr w:rsidR="0078142C" w:rsidTr="006939E1">
        <w:tc>
          <w:tcPr>
            <w:tcW w:w="2943" w:type="dxa"/>
          </w:tcPr>
          <w:p w:rsidR="0078142C" w:rsidRDefault="0091728E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แผ่นเจลลดไข้</w:t>
            </w:r>
          </w:p>
        </w:tc>
        <w:tc>
          <w:tcPr>
            <w:tcW w:w="7443" w:type="dxa"/>
          </w:tcPr>
          <w:p w:rsidR="0078142C" w:rsidRDefault="0091728E" w:rsidP="0091728E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ห้ามใช้บริเวณตาและรอบดวงตาบริเวณที่เป็นลมพิษผื่นแดงมีอาการระคายเคืองหรือมีบาดแผล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-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ถ้ามีไข้สูงควรใช้ร่วมกับยาลดไข้หรือปรึกษาแพทย์และไม่ควรใช้ในเด็กอายุต่ำกว่า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78142C" w:rsidTr="006939E1">
        <w:tc>
          <w:tcPr>
            <w:tcW w:w="2943" w:type="dxa"/>
          </w:tcPr>
          <w:p w:rsidR="0078142C" w:rsidRDefault="00E725A1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เทอร์มอมิเตอร์ทั้งแบบอินฟราเรดและแบบปกติ</w:t>
            </w:r>
          </w:p>
        </w:tc>
        <w:tc>
          <w:tcPr>
            <w:tcW w:w="7443" w:type="dxa"/>
          </w:tcPr>
          <w:p w:rsidR="0078142C" w:rsidRDefault="00E725A1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ไม่ควรวัดอุณหภูมิร่างกายช่วง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นาทีหลังจากรับประทานอาหารออกกำลังกายหรืออาบน้ำ</w:t>
            </w:r>
          </w:p>
        </w:tc>
      </w:tr>
      <w:tr w:rsidR="0078142C" w:rsidTr="006939E1">
        <w:tc>
          <w:tcPr>
            <w:tcW w:w="2943" w:type="dxa"/>
          </w:tcPr>
          <w:p w:rsidR="0078142C" w:rsidRDefault="00E725A1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แปรงสีฟันแบตเตอรรี่สำหรับเด็ก</w:t>
            </w:r>
          </w:p>
        </w:tc>
        <w:tc>
          <w:tcPr>
            <w:tcW w:w="7443" w:type="dxa"/>
          </w:tcPr>
          <w:p w:rsidR="0078142C" w:rsidRDefault="00E725A1" w:rsidP="00E725A1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การใช้งานสำหรับเด็กควรอยู่ในการดูแลของผู้ปกครอง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ใช้สำหรับเด็กอายุมากกว่า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  <w:t>-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หลี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กเลี่ยงการล้างด้ามแปรงผ่านน้ำโดยตรง</w:t>
            </w:r>
          </w:p>
        </w:tc>
      </w:tr>
      <w:tr w:rsidR="0078142C" w:rsidTr="006939E1">
        <w:tc>
          <w:tcPr>
            <w:tcW w:w="2943" w:type="dxa"/>
          </w:tcPr>
          <w:p w:rsidR="0078142C" w:rsidRDefault="004A37DC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เครื่องมือแพทย์ที่ต้องแจ้งรายกา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ละเอียด</w:t>
            </w:r>
          </w:p>
        </w:tc>
        <w:tc>
          <w:tcPr>
            <w:tcW w:w="7443" w:type="dxa"/>
          </w:tcPr>
          <w:p w:rsidR="0078142C" w:rsidRDefault="004A37DC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-ใช้แทนการออกกำลังกายไม่ได้</w:t>
            </w:r>
          </w:p>
          <w:p w:rsidR="004A37DC" w:rsidRDefault="004A37DC" w:rsidP="0064558D">
            <w:pPr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- แล้วแต่กรณีตามความเหมาะสม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(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ตามเอกสารกำกับเครื่องมือแพทย์)</w:t>
            </w:r>
          </w:p>
        </w:tc>
      </w:tr>
      <w:tr w:rsidR="004D3A37" w:rsidTr="006939E1">
        <w:tc>
          <w:tcPr>
            <w:tcW w:w="2943" w:type="dxa"/>
          </w:tcPr>
          <w:p w:rsidR="004D3A37" w:rsidRDefault="002C44AB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เม็ดฟู่ทำความสะอาดฟันปลอม</w:t>
            </w:r>
          </w:p>
        </w:tc>
        <w:tc>
          <w:tcPr>
            <w:tcW w:w="7443" w:type="dxa"/>
          </w:tcPr>
          <w:p w:rsidR="004D3A37" w:rsidRDefault="002C44AB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ห้ามดื่มน้ำแช่ฟันปลอมหรือใช้แทนน้ำยาบ้วนปากห้ามนำเม็ดฟู่เข้าปาก</w:t>
            </w:r>
          </w:p>
        </w:tc>
      </w:tr>
      <w:tr w:rsidR="004D3A37" w:rsidTr="006939E1">
        <w:tc>
          <w:tcPr>
            <w:tcW w:w="2943" w:type="dxa"/>
          </w:tcPr>
          <w:p w:rsidR="004D3A37" w:rsidRDefault="002C44AB" w:rsidP="0064558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ครีมติดฟันปลอ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ม</w:t>
            </w:r>
          </w:p>
        </w:tc>
        <w:tc>
          <w:tcPr>
            <w:tcW w:w="7443" w:type="dxa"/>
          </w:tcPr>
          <w:p w:rsidR="004D3A37" w:rsidRDefault="002C44AB" w:rsidP="0064558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หากมีปัญหาเกี่ยวกับการติดฟันปลอมควรปรึกษาทันตแพทย์</w:t>
            </w:r>
          </w:p>
        </w:tc>
      </w:tr>
      <w:tr w:rsidR="002C44AB" w:rsidTr="006939E1">
        <w:tc>
          <w:tcPr>
            <w:tcW w:w="2943" w:type="dxa"/>
          </w:tcPr>
          <w:p w:rsidR="002C44AB" w:rsidRPr="000C2AAC" w:rsidRDefault="002C44AB" w:rsidP="0064558D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เครื่องเพิ่มความเข้มข้นของออกซิเจน</w:t>
            </w:r>
          </w:p>
        </w:tc>
        <w:tc>
          <w:tcPr>
            <w:tcW w:w="7443" w:type="dxa"/>
          </w:tcPr>
          <w:p w:rsidR="002C44AB" w:rsidRPr="00A83CE8" w:rsidRDefault="00A83CE8" w:rsidP="00A83CE8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ผู้จะใช้เครื่องได้ต้องได้รับคำแนะนำจากแพทย์ผู้เชี่ยวชาญ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ซิเจนที่ได้จากเครื่องจะทำให้มีประมาณออกซิเจนเข้มข้นเพิ่มขึ้นแต่ไม่ได้เป็นอุปกรณ์ในการช่วยชีวิตในกรณีผู้ที่ต้องการบำบัดโดยการให้ออกซิเจนอาจมีอันตรายได้ดังนั้นควรปรึกษาแพทย์ผู้เชี่ยวชาญก่อนใช้เค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นื่องจากออกซิเจนเป็นตัวเร่งปฏิกิริยาเผาไหม้ดังนั้นควรเก็บให้ห่างจากความร้อนหรือเปลวไฟไม่เหมาะสำหรับนำไปใช้ผสมก๊าซไนตรัสออกไซด์เพื่อใช้ในการดมยาสล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ห้ามสูบบุหรี่หรือผู้อื่นที่สูบบุหรี่อยู่ในบริเวณใกล้เครื่องในขณะที่มีการเปิดใช้งาน</w:t>
            </w:r>
          </w:p>
        </w:tc>
      </w:tr>
    </w:tbl>
    <w:p w:rsidR="000B0410" w:rsidRDefault="00EA551D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EA551D">
        <w:rPr>
          <w:rFonts w:asciiTheme="minorBidi" w:hAnsiTheme="minorBidi" w:cs="Cordia New"/>
          <w:b/>
          <w:bCs/>
          <w:noProof/>
          <w:sz w:val="32"/>
          <w:szCs w:val="32"/>
          <w:u w:val="single"/>
          <w:cs/>
          <w:lang w:bidi="th-TH"/>
        </w:rPr>
        <w:t>ตัวอย่าง</w:t>
      </w:r>
      <w:r w:rsidRPr="00EA551D">
        <w:rPr>
          <w:rFonts w:asciiTheme="minorBidi" w:hAnsiTheme="minorBidi" w:cs="Cordia New" w:hint="cs"/>
          <w:b/>
          <w:bCs/>
          <w:noProof/>
          <w:sz w:val="32"/>
          <w:szCs w:val="32"/>
          <w:u w:val="single"/>
          <w:cs/>
          <w:lang w:bidi="th-TH"/>
        </w:rPr>
        <w:t xml:space="preserve">ข้อความ </w:t>
      </w:r>
      <w:r w:rsidRPr="00EA551D">
        <w:rPr>
          <w:rFonts w:asciiTheme="minorBidi" w:hAnsiTheme="minorBidi" w:cs="Cordia New"/>
          <w:b/>
          <w:bCs/>
          <w:noProof/>
          <w:sz w:val="32"/>
          <w:szCs w:val="32"/>
          <w:u w:val="single"/>
          <w:cs/>
          <w:lang w:bidi="th-TH"/>
        </w:rPr>
        <w:t>ลักษณะภาพหรือการโฆษณาที่ไม่อนุญาตในการโฆษณาเครื่องมือแพทย์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- </w:t>
      </w:r>
      <w:r w:rsidR="000B041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การใช้คำหรือข้อความ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เกี่ยวกับ</w:t>
      </w:r>
      <w:r w:rsidR="000B0410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คุณประโยชน์คุณภาพปริมาณมาตรฐานส่วนประกอบหรือแหล่งกำเนิด</w:t>
      </w:r>
      <w:r w:rsidR="000B041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ของเครื่องมือ    </w:t>
      </w:r>
    </w:p>
    <w:p w:rsidR="000B0410" w:rsidRDefault="000B0410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แพทย์ในทำนองโอ้อวดเกินจริง </w:t>
      </w:r>
      <w:r>
        <w:rPr>
          <w:rFonts w:asciiTheme="minorBidi" w:hAnsiTheme="minorBidi" w:hint="cs"/>
          <w:noProof/>
          <w:sz w:val="32"/>
          <w:szCs w:val="32"/>
          <w:cs/>
          <w:lang w:bidi="th-TH"/>
        </w:rPr>
        <w:t>เช่น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ยอด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ดีเลิศ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หายห่วง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มหัศจรรย์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เ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ป็นหนึ่ง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เหนือกว่า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ยอดเยี่ยม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ดีที่สุด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ฉับพลัน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ปลอดภัย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ที่หนึ่ง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พิชิตโรคร้าย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พิเศษ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</w:t>
      </w:r>
    </w:p>
    <w:p w:rsidR="000B0410" w:rsidRDefault="000B0410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เด็ดขาด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ทันใจ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ปลอดภัยที่สุด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ที่สุด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หมดกังวล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วิเศษ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หายขาด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ศักดิ์สิทธิ์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>
        <w:rPr>
          <w:rFonts w:asciiTheme="minorBidi" w:hAnsiTheme="minorBidi" w:cs="Cordia New"/>
          <w:noProof/>
          <w:sz w:val="32"/>
          <w:szCs w:val="32"/>
          <w:cs/>
          <w:lang w:bidi="th-TH"/>
        </w:rPr>
        <w:t>เหมาะส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ม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ที่สุด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แน่นอน</w:t>
      </w:r>
      <w:r>
        <w:rPr>
          <w:rFonts w:asciiTheme="minorBidi" w:hAnsiTheme="minorBidi" w:cs="Cordia New"/>
          <w:noProof/>
          <w:sz w:val="32"/>
          <w:szCs w:val="32"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มั่นใจ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</w:p>
    <w:p w:rsidR="000B0410" w:rsidRDefault="000B0410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โอกาสอย่างนี้มีไม่บ่อยนัก</w:t>
      </w:r>
    </w:p>
    <w:p w:rsidR="000B0410" w:rsidRDefault="000B0410" w:rsidP="0064558D">
      <w:pPr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ไม่ทำให้เกิดอาการแพ้ไม่มีผลข้างเคียง</w:t>
      </w:r>
    </w:p>
    <w:p w:rsidR="0064558D" w:rsidRPr="000C2AAC" w:rsidRDefault="000B0410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 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หรือการใช้ภาพหรือเสียงอื่นใดที่มีความหมายทำนองเดียวกัน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 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ใช้เครื่องมือแพทย์นี้แล้วมีผลทำให้น้ำหนักลดลงรูปร่างดีขึ้น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 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เชิญร่วมส่งฉลากผลิตภัณฑ์เพื่อชิงโชคชิงรางวัล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 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ภาพบุคคลถือจับหรือชี้ไปที่เครื่องมือแพทย์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</w:t>
      </w:r>
      <w:r>
        <w:rPr>
          <w:rFonts w:asciiTheme="minorBidi" w:hAnsiTheme="minorBidi"/>
          <w:noProof/>
          <w:sz w:val="32"/>
          <w:szCs w:val="32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สัญลักษณ์ชูนิ้วโป้งนิ้วชี้ชู </w:t>
      </w:r>
      <w:r w:rsidR="0064558D"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นิ้ว </w:t>
      </w:r>
      <w:r w:rsidR="0064558D" w:rsidRPr="000C2AAC">
        <w:rPr>
          <w:rFonts w:asciiTheme="minorBidi" w:hAnsiTheme="minorBidi"/>
          <w:noProof/>
          <w:sz w:val="32"/>
          <w:szCs w:val="32"/>
        </w:rPr>
        <w:t>(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สัญลักษณ์ของชัยชนะ</w:t>
      </w:r>
      <w:r w:rsidR="0064558D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ทำมือเป็นรูปโอเคหรือภาพกดไลค์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ภาพเครื่องหมายถูกยกเว้นการรับประกันสินค้า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บุคคลหนึ่งบุคคลใดกล่าวถึงสรรพคุณข้อบ่งใช้ข้อดีของเครื่องมือแพทย์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ระบุชื่อบุคคลตำแหน่งที่เป็นที่รู้จัก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</w:r>
      <w:r w:rsidR="0064558D"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-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การให้รางวัลจากการสุ่มเช่นสุ่มจากการส่ง </w:t>
      </w:r>
      <w:r w:rsidR="0064558D" w:rsidRPr="000C2AAC">
        <w:rPr>
          <w:rFonts w:asciiTheme="minorBidi" w:hAnsiTheme="minorBidi"/>
          <w:noProof/>
          <w:sz w:val="32"/>
          <w:szCs w:val="32"/>
        </w:rPr>
        <w:t xml:space="preserve">sms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ฉลากฯลฯโดยไม่ได้ใช้ความสามารถของผู้ส่ง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ภาพผู้หญิงแต่งกายไม่สุภาพเช่นเห็นร่องอก</w:t>
      </w:r>
      <w:r w:rsidR="0064558D" w:rsidRPr="000C2AAC">
        <w:rPr>
          <w:rFonts w:asciiTheme="minorBidi" w:hAnsiTheme="minorBidi"/>
          <w:noProof/>
          <w:sz w:val="32"/>
          <w:szCs w:val="32"/>
        </w:rPr>
        <w:br/>
        <w:t xml:space="preserve">- </w:t>
      </w:r>
      <w:r w:rsidR="0064558D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มีการจัดรายการส่งเสริมการขายแต่ไม่ระบุระยะเวลาการจัดรายการวิธีการสถานที่และราคาของสมนาคุณ</w:t>
      </w:r>
    </w:p>
    <w:p w:rsidR="008149C3" w:rsidRDefault="008149C3" w:rsidP="00E540FF">
      <w:pPr>
        <w:jc w:val="center"/>
        <w:rPr>
          <w:rFonts w:asciiTheme="minorBidi" w:hAnsiTheme="minorBidi" w:cs="Cordia New" w:hint="cs"/>
          <w:b/>
          <w:bCs/>
          <w:noProof/>
          <w:sz w:val="32"/>
          <w:szCs w:val="32"/>
          <w:lang w:bidi="th-TH"/>
        </w:rPr>
      </w:pPr>
    </w:p>
    <w:p w:rsidR="00E540FF" w:rsidRDefault="00E540FF" w:rsidP="00E540FF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วิธีการยื่นคำขอเกี่ยวกับ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</w:t>
      </w: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โฆษณา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เครื่องมือแพทย์</w:t>
      </w:r>
    </w:p>
    <w:p w:rsidR="00E540FF" w:rsidRDefault="00307F30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8099425</wp:posOffset>
                </wp:positionV>
                <wp:extent cx="4121785" cy="988060"/>
                <wp:effectExtent l="13335" t="10795" r="8255" b="10795"/>
                <wp:wrapNone/>
                <wp:docPr id="3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1785" cy="98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C21318" w:rsidRDefault="008149C3" w:rsidP="00E540FF">
                            <w:pPr>
                              <w:rPr>
                                <w:color w:val="C00000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C21318">
                              <w:rPr>
                                <w:rFonts w:hint="cs"/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          </w:r>
                          </w:p>
                          <w:p w:rsidR="008149C3" w:rsidRPr="00C21318" w:rsidRDefault="008149C3" w:rsidP="00E540FF">
                            <w:pPr>
                              <w:rPr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</w:pPr>
                            <w:r w:rsidRPr="00C21318">
                              <w:rPr>
                                <w:rFonts w:hint="cs"/>
                                <w:color w:val="C00000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margin-left:-21.6pt;margin-top:637.75pt;width:324.55pt;height:77.8pt;z-index:251774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" strokecolor="#375623 [1609]">
                <v:textbox style="mso-fit-shape-to-text:t">
                  <w:txbxContent>
                    <w:p w:rsidR="008149C3" w:rsidRPr="00C21318" w:rsidRDefault="008149C3" w:rsidP="00E540FF">
                      <w:pPr>
                        <w:rPr>
                          <w:color w:val="C00000"/>
                          <w:sz w:val="24"/>
                          <w:szCs w:val="24"/>
                          <w:lang w:bidi="th-TH"/>
                        </w:rPr>
                      </w:pPr>
                      <w:r w:rsidRPr="00C21318">
                        <w:rPr>
                          <w:rFonts w:hint="cs"/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    </w:r>
                    </w:p>
                    <w:p w:rsidR="008149C3" w:rsidRPr="00C21318" w:rsidRDefault="008149C3" w:rsidP="00E540FF">
                      <w:pPr>
                        <w:rPr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</w:pPr>
                      <w:r w:rsidRPr="00C21318">
                        <w:rPr>
                          <w:rFonts w:hint="cs"/>
                          <w:color w:val="C00000"/>
                          <w:sz w:val="24"/>
                          <w:szCs w:val="24"/>
                          <w:cs/>
                          <w:lang w:bidi="th-TH"/>
                        </w:rPr>
    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5353050</wp:posOffset>
                </wp:positionH>
                <wp:positionV relativeFrom="paragraph">
                  <wp:posOffset>1452880</wp:posOffset>
                </wp:positionV>
                <wp:extent cx="0" cy="638175"/>
                <wp:effectExtent l="57150" t="9525" r="57150" b="19050"/>
                <wp:wrapNone/>
                <wp:docPr id="32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3" o:spid="_x0000_s1026" type="#_x0000_t32" style="position:absolute;margin-left:421.5pt;margin-top:114.4pt;width:0;height:50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1510030</wp:posOffset>
                </wp:positionV>
                <wp:extent cx="0" cy="409575"/>
                <wp:effectExtent l="57150" t="9525" r="57150" b="19050"/>
                <wp:wrapNone/>
                <wp:docPr id="31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2" o:spid="_x0000_s1026" type="#_x0000_t32" style="position:absolute;margin-left:97.5pt;margin-top:118.9pt;width:0;height:32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qsyNAIAAF8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1452880</wp:posOffset>
                </wp:positionV>
                <wp:extent cx="681355" cy="0"/>
                <wp:effectExtent l="13970" t="9525" r="9525" b="9525"/>
                <wp:wrapNone/>
                <wp:docPr id="30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3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1" o:spid="_x0000_s1026" type="#_x0000_t32" style="position:absolute;margin-left:367.85pt;margin-top:114.4pt;width:53.65pt;height: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"/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1500505</wp:posOffset>
                </wp:positionV>
                <wp:extent cx="855980" cy="9525"/>
                <wp:effectExtent l="9525" t="9525" r="10795" b="9525"/>
                <wp:wrapNone/>
                <wp:docPr id="29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598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" o:spid="_x0000_s1026" type="#_x0000_t32" style="position:absolute;margin-left:97.5pt;margin-top:118.15pt;width:67.4pt;height:.75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"/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5467350</wp:posOffset>
                </wp:positionH>
                <wp:positionV relativeFrom="paragraph">
                  <wp:posOffset>7244080</wp:posOffset>
                </wp:positionV>
                <wp:extent cx="0" cy="409575"/>
                <wp:effectExtent l="57150" t="9525" r="57150" b="19050"/>
                <wp:wrapNone/>
                <wp:docPr id="28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9" o:spid="_x0000_s1026" type="#_x0000_t32" style="position:absolute;margin-left:430.5pt;margin-top:570.4pt;width:0;height:32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qidMwIAAF8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5467350</wp:posOffset>
                </wp:positionH>
                <wp:positionV relativeFrom="paragraph">
                  <wp:posOffset>5948680</wp:posOffset>
                </wp:positionV>
                <wp:extent cx="0" cy="428625"/>
                <wp:effectExtent l="57150" t="9525" r="57150" b="19050"/>
                <wp:wrapNone/>
                <wp:docPr id="27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8" o:spid="_x0000_s1026" type="#_x0000_t32" style="position:absolute;margin-left:430.5pt;margin-top:468.4pt;width:0;height:33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5467350</wp:posOffset>
                </wp:positionH>
                <wp:positionV relativeFrom="paragraph">
                  <wp:posOffset>3305175</wp:posOffset>
                </wp:positionV>
                <wp:extent cx="0" cy="605155"/>
                <wp:effectExtent l="57150" t="13970" r="57150" b="19050"/>
                <wp:wrapNone/>
                <wp:docPr id="26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5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6" o:spid="_x0000_s1026" type="#_x0000_t32" style="position:absolute;margin-left:430.5pt;margin-top:260.25pt;width:0;height:47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1919605</wp:posOffset>
                </wp:positionV>
                <wp:extent cx="0" cy="3009900"/>
                <wp:effectExtent l="57150" t="19050" r="57150" b="9525"/>
                <wp:wrapNone/>
                <wp:docPr id="25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09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5" o:spid="_x0000_s1026" type="#_x0000_t32" style="position:absolute;margin-left:258pt;margin-top:151.15pt;width:0;height:237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5167630</wp:posOffset>
                </wp:positionV>
                <wp:extent cx="373380" cy="9525"/>
                <wp:effectExtent l="13335" t="57150" r="22860" b="47625"/>
                <wp:wrapNone/>
                <wp:docPr id="24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338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4" o:spid="_x0000_s1026" type="#_x0000_t32" style="position:absolute;margin-left:165.3pt;margin-top:406.9pt;width:29.4pt;height:.75pt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6377305</wp:posOffset>
                </wp:positionV>
                <wp:extent cx="0" cy="457200"/>
                <wp:effectExtent l="57150" t="9525" r="57150" b="19050"/>
                <wp:wrapNone/>
                <wp:docPr id="23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3" o:spid="_x0000_s1026" type="#_x0000_t32" style="position:absolute;margin-left:61.5pt;margin-top:502.15pt;width:0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5558790</wp:posOffset>
                </wp:positionV>
                <wp:extent cx="0" cy="256540"/>
                <wp:effectExtent l="9525" t="10160" r="9525" b="9525"/>
                <wp:wrapNone/>
                <wp:docPr id="22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6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2" o:spid="_x0000_s1026" type="#_x0000_t32" style="position:absolute;margin-left:61.5pt;margin-top:437.7pt;width:0;height:20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"/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4367530</wp:posOffset>
                </wp:positionV>
                <wp:extent cx="0" cy="561975"/>
                <wp:effectExtent l="57150" t="9525" r="57150" b="19050"/>
                <wp:wrapNone/>
                <wp:docPr id="21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" o:spid="_x0000_s1026" type="#_x0000_t32" style="position:absolute;margin-left:61.5pt;margin-top:343.9pt;width:0;height:44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8X3MgIAAF8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3305175</wp:posOffset>
                </wp:positionV>
                <wp:extent cx="0" cy="414655"/>
                <wp:effectExtent l="57150" t="13970" r="57150" b="19050"/>
                <wp:wrapNone/>
                <wp:docPr id="20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" o:spid="_x0000_s1026" type="#_x0000_t32" style="position:absolute;margin-left:61.5pt;margin-top:260.25pt;width:0;height:32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782955</wp:posOffset>
                </wp:positionV>
                <wp:extent cx="0" cy="346075"/>
                <wp:effectExtent l="57150" t="6350" r="57150" b="19050"/>
                <wp:wrapNone/>
                <wp:docPr id="19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6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32" style="position:absolute;margin-left:262.5pt;margin-top:61.65pt;width:0;height:27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APNAIAAF8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7586980</wp:posOffset>
                </wp:positionV>
                <wp:extent cx="2498725" cy="359410"/>
                <wp:effectExtent l="6350" t="9525" r="9525" b="12065"/>
                <wp:wrapNone/>
                <wp:docPr id="18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8725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Default="008149C3" w:rsidP="00E540FF">
                            <w:pPr>
                              <w:rPr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 xml:space="preserve">สรุป </w:t>
                            </w: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>4 ขั้นตอน รวมระยะเวลาดำเนินการ 7 วัน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8" o:spid="_x0000_s1027" type="#_x0000_t202" style="position:absolute;margin-left:-22pt;margin-top:597.4pt;width:196.75pt;height:28.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">
                <v:textbox>
                  <w:txbxContent>
                    <w:p w:rsidR="008149C3" w:rsidRDefault="008149C3" w:rsidP="00E540FF">
                      <w:pPr>
                        <w:rPr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 xml:space="preserve">สรุป </w:t>
                      </w: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>4 ขั้นตอน รวมระยะเวลาดำเนินการ 7 วัน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4066540</wp:posOffset>
                </wp:positionH>
                <wp:positionV relativeFrom="paragraph">
                  <wp:posOffset>7701280</wp:posOffset>
                </wp:positionV>
                <wp:extent cx="2229485" cy="861695"/>
                <wp:effectExtent l="8890" t="9525" r="9525" b="5080"/>
                <wp:wrapNone/>
                <wp:docPr id="17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948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Default="008149C3" w:rsidP="00E540FF">
                            <w:pPr>
                              <w:rPr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4.3 </w:t>
                            </w: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>เมื่อครบระยะเวลาดำเนินการให้ผู้ยื่นนำใบเสร็จรับเงินยื่นติดต่อขอรับใบอนุญาตโฆษณาเครื่องมือแพทย์กับ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7" o:spid="_x0000_s1028" type="#_x0000_t202" style="position:absolute;margin-left:320.2pt;margin-top:606.4pt;width:175.55pt;height:67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">
                <v:textbox>
                  <w:txbxContent>
                    <w:p w:rsidR="008149C3" w:rsidRDefault="008149C3" w:rsidP="00E540FF">
                      <w:pPr>
                        <w:rPr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szCs w:val="28"/>
                        </w:rPr>
                        <w:t xml:space="preserve">4.3 </w:t>
                      </w: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>เมื่อครบระยะเวลาดำเนินการให้ผู้ยื่นนำใบเสร็จรับเงินยื่นติดต่อขอรับใบอนุญาตโฆษณาเครื่องมือแพทย์กับ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4014470</wp:posOffset>
                </wp:positionH>
                <wp:positionV relativeFrom="paragraph">
                  <wp:posOffset>6377305</wp:posOffset>
                </wp:positionV>
                <wp:extent cx="2510790" cy="866775"/>
                <wp:effectExtent l="13970" t="9525" r="8890" b="9525"/>
                <wp:wrapNone/>
                <wp:docPr id="16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079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B164C2" w:rsidRDefault="008149C3" w:rsidP="00E540FF">
                            <w:pPr>
                              <w:spacing w:after="0" w:line="240" w:lineRule="auto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4.2 </w:t>
                            </w:r>
                            <w:r w:rsidRPr="00B164C2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แจ้งผลเมื่อพิจารณาแล้วเสร็จ หากล่าช้ากว่าระยะเวลาที่คู่มือกำหนด จะแจ้งเหตุแห่งความล่าช้าทุก 7 วันจนกว่าจะพิจารณาแล้วเสร็จ</w:t>
                            </w:r>
                          </w:p>
                          <w:p w:rsidR="008149C3" w:rsidRPr="00B164C2" w:rsidRDefault="008149C3" w:rsidP="00E540FF">
                            <w:pPr>
                              <w:rPr>
                                <w:rFonts w:asciiTheme="minorBidi" w:hAnsiTheme="minorBidi"/>
                                <w:sz w:val="28"/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6" o:spid="_x0000_s1029" type="#_x0000_t202" style="position:absolute;margin-left:316.1pt;margin-top:502.15pt;width:197.7pt;height:68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">
                <v:textbox>
                  <w:txbxContent>
                    <w:p w:rsidR="008149C3" w:rsidRPr="00B164C2" w:rsidRDefault="008149C3" w:rsidP="00E540FF">
                      <w:pPr>
                        <w:spacing w:after="0" w:line="240" w:lineRule="auto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Theme="minorBidi" w:hAnsiTheme="minorBidi" w:hint="cs"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4.2 </w:t>
                      </w:r>
                      <w:r w:rsidRPr="00B164C2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แจ้งผลเมื่อพิจารณาแล้วเสร็จ หากล่าช้ากว่าระยะเวลาที่คู่มือกำหนด จะแจ้งเหตุแห่งความล่าช้าทุก 7 วันจนกว่าจะพิจารณาแล้วเสร็จ</w:t>
                      </w:r>
                    </w:p>
                    <w:p w:rsidR="008149C3" w:rsidRPr="00B164C2" w:rsidRDefault="008149C3" w:rsidP="00E540FF">
                      <w:pPr>
                        <w:rPr>
                          <w:rFonts w:asciiTheme="minorBidi" w:hAnsiTheme="minorBidi"/>
                          <w:sz w:val="28"/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4929505</wp:posOffset>
                </wp:positionV>
                <wp:extent cx="1194435" cy="581025"/>
                <wp:effectExtent l="0" t="0" r="0" b="0"/>
                <wp:wrapNone/>
                <wp:docPr id="15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443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49C3" w:rsidRDefault="008149C3" w:rsidP="00E540FF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แก้ไข</w:t>
                            </w:r>
                            <w:r w:rsidRPr="00F75C1C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ครบถ้วน</w:t>
                            </w:r>
                            <w:r>
                              <w:rPr>
                                <w:rFonts w:asciiTheme="minorBidi" w:hAnsiTheme="minorBidi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/</w:t>
                            </w:r>
                            <w:r w:rsidRPr="00F75C1C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ถูกต้องตาม</w:t>
                            </w: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ตามระยะเวลาที่กำหนด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4" o:spid="_x0000_s1030" type="#_x0000_t202" style="position:absolute;margin-left:200.7pt;margin-top:388.15pt;width:94.05pt;height:4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" stroked="f">
                <v:textbox>
                  <w:txbxContent>
                    <w:p w:rsidR="008149C3" w:rsidRDefault="008149C3" w:rsidP="00E540FF">
                      <w:pPr>
                        <w:rPr>
                          <w:cs/>
                          <w:lang w:bidi="th-TH"/>
                        </w:rPr>
                      </w:pPr>
                      <w:r>
                        <w:rPr>
                          <w:rFonts w:asciiTheme="minorBidi" w:hAnsiTheme="minorBidi" w:hint="cs"/>
                          <w:sz w:val="24"/>
                          <w:szCs w:val="24"/>
                          <w:cs/>
                          <w:lang w:bidi="th-TH"/>
                        </w:rPr>
                        <w:t>แก้ไข</w:t>
                      </w:r>
                      <w:r w:rsidRPr="00F75C1C">
                        <w:rPr>
                          <w:rFonts w:asciiTheme="minorBidi" w:hAnsiTheme="minorBidi"/>
                          <w:sz w:val="24"/>
                          <w:szCs w:val="24"/>
                          <w:cs/>
                          <w:lang w:bidi="th-TH"/>
                        </w:rPr>
                        <w:t>ครบถ้วน</w:t>
                      </w:r>
                      <w:r>
                        <w:rPr>
                          <w:rFonts w:asciiTheme="minorBidi" w:hAnsiTheme="minorBidi" w:hint="cs"/>
                          <w:sz w:val="24"/>
                          <w:szCs w:val="24"/>
                          <w:cs/>
                          <w:lang w:bidi="th-TH"/>
                        </w:rPr>
                        <w:t>/</w:t>
                      </w:r>
                      <w:r w:rsidRPr="00F75C1C">
                        <w:rPr>
                          <w:rFonts w:asciiTheme="minorBidi" w:hAnsiTheme="minorBidi"/>
                          <w:sz w:val="24"/>
                          <w:szCs w:val="24"/>
                          <w:cs/>
                          <w:lang w:bidi="th-TH"/>
                        </w:rPr>
                        <w:t>ถูกต้องตาม</w:t>
                      </w:r>
                      <w:r>
                        <w:rPr>
                          <w:rFonts w:hint="cs"/>
                          <w:cs/>
                          <w:lang w:bidi="th-TH"/>
                        </w:rPr>
                        <w:t>ตามระยะเวลาที่กำหนด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5901055</wp:posOffset>
                </wp:positionV>
                <wp:extent cx="1460500" cy="581025"/>
                <wp:effectExtent l="0" t="0" r="635" b="0"/>
                <wp:wrapNone/>
                <wp:docPr id="14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49C3" w:rsidRDefault="008149C3" w:rsidP="00E540FF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แก้ไข</w:t>
                            </w:r>
                            <w:r w:rsidRPr="00F75C1C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ไม่ครบถ้วนไม่ถูกต้องตาม</w:t>
                            </w: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ตามระยะเวลาที่กำหนด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3" o:spid="_x0000_s1031" type="#_x0000_t202" style="position:absolute;margin-left:22.2pt;margin-top:464.65pt;width:115pt;height:4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" stroked="f">
                <v:textbox>
                  <w:txbxContent>
                    <w:p w:rsidR="008149C3" w:rsidRDefault="008149C3" w:rsidP="00E540FF">
                      <w:pPr>
                        <w:rPr>
                          <w:cs/>
                          <w:lang w:bidi="th-TH"/>
                        </w:rPr>
                      </w:pPr>
                      <w:r>
                        <w:rPr>
                          <w:rFonts w:asciiTheme="minorBidi" w:hAnsiTheme="minorBidi" w:hint="cs"/>
                          <w:sz w:val="24"/>
                          <w:szCs w:val="24"/>
                          <w:cs/>
                          <w:lang w:bidi="th-TH"/>
                        </w:rPr>
                        <w:t>แก้ไข</w:t>
                      </w:r>
                      <w:r w:rsidRPr="00F75C1C">
                        <w:rPr>
                          <w:rFonts w:asciiTheme="minorBidi" w:hAnsiTheme="minorBidi"/>
                          <w:sz w:val="24"/>
                          <w:szCs w:val="24"/>
                          <w:cs/>
                          <w:lang w:bidi="th-TH"/>
                        </w:rPr>
                        <w:t>ไม่ครบถ้วนไม่ถูกต้องตาม</w:t>
                      </w:r>
                      <w:r>
                        <w:rPr>
                          <w:rFonts w:hint="cs"/>
                          <w:cs/>
                          <w:lang w:bidi="th-TH"/>
                        </w:rPr>
                        <w:t>ตามระยะเวลาที่กำหนด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187325</wp:posOffset>
                </wp:positionH>
                <wp:positionV relativeFrom="paragraph">
                  <wp:posOffset>6834505</wp:posOffset>
                </wp:positionV>
                <wp:extent cx="1209040" cy="409575"/>
                <wp:effectExtent l="6350" t="9525" r="13335" b="9525"/>
                <wp:wrapNone/>
                <wp:docPr id="1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04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B164C2" w:rsidRDefault="008149C3" w:rsidP="00E540FF">
                            <w:pPr>
                              <w:rPr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2.4 </w:t>
                            </w:r>
                            <w:r w:rsidRPr="00B164C2">
                              <w:rPr>
                                <w:rFonts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คืนคำขอผู้มายื่น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2" o:spid="_x0000_s1032" type="#_x0000_t202" style="position:absolute;margin-left:14.75pt;margin-top:538.15pt;width:95.2pt;height:32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">
                <v:textbox>
                  <w:txbxContent>
                    <w:p w:rsidR="008149C3" w:rsidRPr="00B164C2" w:rsidRDefault="008149C3" w:rsidP="00E540FF">
                      <w:pPr>
                        <w:rPr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cs/>
                          <w:lang w:bidi="th-TH"/>
                        </w:rPr>
                        <w:t xml:space="preserve">2.4 </w:t>
                      </w:r>
                      <w:r w:rsidRPr="00B164C2">
                        <w:rPr>
                          <w:rFonts w:hint="cs"/>
                          <w:sz w:val="28"/>
                          <w:szCs w:val="28"/>
                          <w:cs/>
                          <w:lang w:bidi="th-TH"/>
                        </w:rPr>
                        <w:t>คืนคำขอผู้มายื่น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4929505</wp:posOffset>
                </wp:positionV>
                <wp:extent cx="2119630" cy="623570"/>
                <wp:effectExtent l="12700" t="9525" r="10795" b="5080"/>
                <wp:wrapNone/>
                <wp:docPr id="12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9630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Default="008149C3" w:rsidP="00E540FF">
                            <w:pPr>
                              <w:rPr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 xml:space="preserve">2.3 </w:t>
                            </w: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>ผู้ยื่นคำขอแก้ไขข้อบกพร่องภายในระยะเวลาที่กำหนดและนำมายื่นใหม่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1" o:spid="_x0000_s1033" type="#_x0000_t202" style="position:absolute;margin-left:-2pt;margin-top:388.15pt;width:166.9pt;height:49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">
                <v:textbox>
                  <w:txbxContent>
                    <w:p w:rsidR="008149C3" w:rsidRDefault="008149C3" w:rsidP="00E540FF">
                      <w:pPr>
                        <w:rPr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 xml:space="preserve">2.3 </w:t>
                      </w: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>ผู้ยื่นคำขอแก้ไขข้อบกพร่องภายในระยะเวลาที่กำหนดและนำมายื่นใหม่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3776980</wp:posOffset>
                </wp:positionV>
                <wp:extent cx="1489710" cy="590550"/>
                <wp:effectExtent l="9525" t="9525" r="5715" b="9525"/>
                <wp:wrapNone/>
                <wp:docPr id="11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971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F75C1C" w:rsidRDefault="008149C3" w:rsidP="00E540FF">
                            <w:pPr>
                              <w:rPr>
                                <w:rFonts w:asciiTheme="minorBidi" w:hAnsiTheme="minorBidi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2.2 </w:t>
                            </w:r>
                            <w:r w:rsidRPr="00F75C1C">
                              <w:rPr>
                                <w:rFonts w:asciiTheme="minorBidi" w:hAnsiTheme="minorBidi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มอบสำเนาบันทึกข้อบกพร่องให้ผู้ยื่นคำขอ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" o:spid="_x0000_s1034" type="#_x0000_t202" style="position:absolute;margin-left:2.25pt;margin-top:297.4pt;width:117.3pt;height:4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">
                <v:textbox>
                  <w:txbxContent>
                    <w:p w:rsidR="008149C3" w:rsidRPr="00F75C1C" w:rsidRDefault="008149C3" w:rsidP="00E540FF">
                      <w:pPr>
                        <w:rPr>
                          <w:rFonts w:asciiTheme="minorBidi" w:hAnsiTheme="minorBidi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Theme="minorBidi" w:hAnsiTheme="minorBidi" w:hint="cs"/>
                          <w:sz w:val="28"/>
                          <w:szCs w:val="28"/>
                          <w:cs/>
                          <w:lang w:bidi="th-TH"/>
                        </w:rPr>
                        <w:t xml:space="preserve">2.2 </w:t>
                      </w:r>
                      <w:r w:rsidRPr="00F75C1C">
                        <w:rPr>
                          <w:rFonts w:asciiTheme="minorBidi" w:hAnsiTheme="minorBidi"/>
                          <w:sz w:val="28"/>
                          <w:szCs w:val="28"/>
                          <w:cs/>
                          <w:lang w:bidi="th-TH"/>
                        </w:rPr>
                        <w:t>มอบสำเนาบันทึกข้อบกพร่องให้ผู้ยื่นคำขอ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2681605</wp:posOffset>
                </wp:positionV>
                <wp:extent cx="2258695" cy="617855"/>
                <wp:effectExtent l="9525" t="9525" r="8255" b="10795"/>
                <wp:wrapNone/>
                <wp:docPr id="10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869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Default="008149C3" w:rsidP="00E540FF">
                            <w:pPr>
                              <w:rPr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 xml:space="preserve">2.1 </w:t>
                            </w: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>เจ้าหน้าที่บันทึกข้อบกพร่องและระยะเวลาแก้ไขพร้อมลงนามรับทราบร่วมกัน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9" o:spid="_x0000_s1035" type="#_x0000_t202" style="position:absolute;margin-left:2.25pt;margin-top:211.15pt;width:177.85pt;height:48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">
                <v:textbox>
                  <w:txbxContent>
                    <w:p w:rsidR="008149C3" w:rsidRDefault="008149C3" w:rsidP="00E540FF">
                      <w:pPr>
                        <w:rPr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 xml:space="preserve">2.1 </w:t>
                      </w: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>เจ้าหน้าที่บันทึกข้อบกพร่องและระยะเวลาแก้ไขพร้อมลงนามรับทราบร่วมกัน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4473575</wp:posOffset>
                </wp:positionH>
                <wp:positionV relativeFrom="paragraph">
                  <wp:posOffset>2110105</wp:posOffset>
                </wp:positionV>
                <wp:extent cx="1527175" cy="390525"/>
                <wp:effectExtent l="0" t="0" r="0" b="0"/>
                <wp:wrapNone/>
                <wp:docPr id="9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17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49C3" w:rsidRPr="00F75C1C" w:rsidRDefault="008149C3" w:rsidP="00E540FF">
                            <w:pPr>
                              <w:rPr>
                                <w:rFonts w:asciiTheme="minorBidi" w:hAnsiTheme="minorBidi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F75C1C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ครบถ้วน</w:t>
                            </w:r>
                            <w:r w:rsidRPr="00F75C1C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ถูกต้องตาม</w:t>
                            </w:r>
                            <w:r>
                              <w:rPr>
                                <w:rFonts w:asciiTheme="minorBidi" w:hAnsiTheme="minorBidi"/>
                                <w:sz w:val="24"/>
                                <w:szCs w:val="24"/>
                                <w:lang w:bidi="th-TH"/>
                              </w:rPr>
                              <w:t xml:space="preserve"> </w:t>
                            </w:r>
                            <w:r w:rsidRPr="00F75C1C">
                              <w:rPr>
                                <w:rFonts w:asciiTheme="minorBidi" w:hAnsiTheme="minorBidi"/>
                                <w:sz w:val="24"/>
                                <w:szCs w:val="24"/>
                                <w:lang w:bidi="th-TH"/>
                              </w:rPr>
                              <w:t>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8" o:spid="_x0000_s1036" type="#_x0000_t202" style="position:absolute;margin-left:352.25pt;margin-top:166.15pt;width:120.25pt;height:30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Y+auA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" filled="f" stroked="f">
                <v:textbox>
                  <w:txbxContent>
                    <w:p w:rsidR="008149C3" w:rsidRPr="00F75C1C" w:rsidRDefault="008149C3" w:rsidP="00E540FF">
                      <w:pPr>
                        <w:rPr>
                          <w:rFonts w:asciiTheme="minorBidi" w:hAnsiTheme="minorBidi"/>
                          <w:sz w:val="24"/>
                          <w:szCs w:val="24"/>
                          <w:lang w:bidi="th-TH"/>
                        </w:rPr>
                      </w:pPr>
                      <w:r w:rsidRPr="00F75C1C">
                        <w:rPr>
                          <w:rFonts w:asciiTheme="minorBidi" w:hAnsiTheme="minorBidi"/>
                          <w:sz w:val="24"/>
                          <w:szCs w:val="24"/>
                          <w:cs/>
                          <w:lang w:bidi="th-TH"/>
                        </w:rPr>
                        <w:t>ครบถ้วน</w:t>
                      </w:r>
                      <w:r w:rsidRPr="00F75C1C">
                        <w:rPr>
                          <w:rFonts w:asciiTheme="minorBidi" w:hAnsiTheme="minorBidi"/>
                          <w:sz w:val="24"/>
                          <w:szCs w:val="24"/>
                          <w:cs/>
                          <w:lang w:bidi="th-TH"/>
                        </w:rPr>
                        <w:t>ถูกต้องตาม</w:t>
                      </w:r>
                      <w:r>
                        <w:rPr>
                          <w:rFonts w:asciiTheme="minorBidi" w:hAnsiTheme="minorBidi"/>
                          <w:sz w:val="24"/>
                          <w:szCs w:val="24"/>
                          <w:lang w:bidi="th-TH"/>
                        </w:rPr>
                        <w:t xml:space="preserve"> </w:t>
                      </w:r>
                      <w:r w:rsidRPr="00F75C1C">
                        <w:rPr>
                          <w:rFonts w:asciiTheme="minorBidi" w:hAnsiTheme="minorBidi"/>
                          <w:sz w:val="24"/>
                          <w:szCs w:val="24"/>
                          <w:lang w:bidi="th-TH"/>
                        </w:rPr>
                        <w:t>checklist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511175</wp:posOffset>
                </wp:positionH>
                <wp:positionV relativeFrom="paragraph">
                  <wp:posOffset>2091055</wp:posOffset>
                </wp:positionV>
                <wp:extent cx="1708150" cy="409575"/>
                <wp:effectExtent l="0" t="0" r="0" b="0"/>
                <wp:wrapNone/>
                <wp:docPr id="8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49C3" w:rsidRPr="00F75C1C" w:rsidRDefault="008149C3" w:rsidP="00E540FF">
                            <w:pPr>
                              <w:rPr>
                                <w:rFonts w:asciiTheme="minorBidi" w:hAnsiTheme="minorBidi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F75C1C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ไม่ครบถ้วนไม่ถูกต้องตาม</w:t>
                            </w:r>
                            <w:r>
                              <w:rPr>
                                <w:rFonts w:asciiTheme="minorBidi" w:hAnsiTheme="minorBidi"/>
                                <w:sz w:val="24"/>
                                <w:szCs w:val="24"/>
                                <w:lang w:bidi="th-TH"/>
                              </w:rPr>
                              <w:t xml:space="preserve"> </w:t>
                            </w:r>
                            <w:r w:rsidRPr="00F75C1C">
                              <w:rPr>
                                <w:rFonts w:asciiTheme="minorBidi" w:hAnsiTheme="minorBidi"/>
                                <w:sz w:val="24"/>
                                <w:szCs w:val="24"/>
                                <w:lang w:bidi="th-TH"/>
                              </w:rPr>
                              <w:t>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7" o:spid="_x0000_s1037" type="#_x0000_t202" style="position:absolute;margin-left:40.25pt;margin-top:164.65pt;width:134.5pt;height:32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v0iuAIAAMM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" filled="f" stroked="f">
                <v:textbox>
                  <w:txbxContent>
                    <w:p w:rsidR="008149C3" w:rsidRPr="00F75C1C" w:rsidRDefault="008149C3" w:rsidP="00E540FF">
                      <w:pPr>
                        <w:rPr>
                          <w:rFonts w:asciiTheme="minorBidi" w:hAnsiTheme="minorBidi"/>
                          <w:sz w:val="24"/>
                          <w:szCs w:val="24"/>
                          <w:lang w:bidi="th-TH"/>
                        </w:rPr>
                      </w:pPr>
                      <w:r w:rsidRPr="00F75C1C">
                        <w:rPr>
                          <w:rFonts w:asciiTheme="minorBidi" w:hAnsiTheme="minorBidi"/>
                          <w:sz w:val="24"/>
                          <w:szCs w:val="24"/>
                          <w:cs/>
                          <w:lang w:bidi="th-TH"/>
                        </w:rPr>
                        <w:t>ไม่ครบถ้วนไม่ถูกต้องตาม</w:t>
                      </w:r>
                      <w:r>
                        <w:rPr>
                          <w:rFonts w:asciiTheme="minorBidi" w:hAnsiTheme="minorBidi"/>
                          <w:sz w:val="24"/>
                          <w:szCs w:val="24"/>
                          <w:lang w:bidi="th-TH"/>
                        </w:rPr>
                        <w:t xml:space="preserve"> </w:t>
                      </w:r>
                      <w:r w:rsidRPr="00F75C1C">
                        <w:rPr>
                          <w:rFonts w:asciiTheme="minorBidi" w:hAnsiTheme="minorBidi"/>
                          <w:sz w:val="24"/>
                          <w:szCs w:val="24"/>
                          <w:lang w:bidi="th-TH"/>
                        </w:rPr>
                        <w:t>checklist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3847465</wp:posOffset>
                </wp:positionH>
                <wp:positionV relativeFrom="paragraph">
                  <wp:posOffset>2681605</wp:posOffset>
                </wp:positionV>
                <wp:extent cx="2564765" cy="623570"/>
                <wp:effectExtent l="8255" t="5080" r="8255" b="9525"/>
                <wp:wrapNone/>
                <wp:docPr id="7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4765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052F03" w:rsidRDefault="008149C3" w:rsidP="008149C3">
                            <w:pPr>
                              <w:rPr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52F03">
                              <w:rPr>
                                <w:rFonts w:asciiTheme="minorBidi" w:hAnsiTheme="minorBidi"/>
                                <w:noProof/>
                                <w:sz w:val="28"/>
                                <w:szCs w:val="28"/>
                              </w:rPr>
                              <w:t xml:space="preserve">3) 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ชำระค่าธรรมเนียมคำขอ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ที่ 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r w:rsidRPr="00052F03">
                              <w:rPr>
                                <w:rFonts w:asciiTheme="minorBidi" w:hAnsiTheme="minorBidi" w:cs="Cordia New" w:hint="cs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ศูนย์บริการผลิตภัณฑ์สุขภาพเบ็ดเสร็จ สสจ.</w:t>
                            </w:r>
                            <w:r>
                              <w:rPr>
                                <w:rFonts w:asciiTheme="minorBidi" w:hAnsiTheme="minorBidi" w:cs="Cordia New" w:hint="cs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แพร่</w:t>
                            </w:r>
                          </w:p>
                          <w:p w:rsidR="008149C3" w:rsidRPr="00052F03" w:rsidRDefault="008149C3" w:rsidP="00E540FF">
                            <w:pPr>
                              <w:rPr>
                                <w:sz w:val="28"/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5" o:spid="_x0000_s1038" type="#_x0000_t202" style="position:absolute;margin-left:302.95pt;margin-top:211.15pt;width:201.95pt;height:49.1pt;z-index:2517452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">
                <v:textbox>
                  <w:txbxContent>
                    <w:p w:rsidR="008149C3" w:rsidRPr="00052F03" w:rsidRDefault="008149C3" w:rsidP="008149C3">
                      <w:pPr>
                        <w:rPr>
                          <w:sz w:val="28"/>
                          <w:szCs w:val="28"/>
                          <w:lang w:bidi="th-TH"/>
                        </w:rPr>
                      </w:pPr>
                      <w:r w:rsidRPr="00052F03">
                        <w:rPr>
                          <w:rFonts w:asciiTheme="minorBidi" w:hAnsiTheme="minorBidi"/>
                          <w:noProof/>
                          <w:sz w:val="28"/>
                          <w:szCs w:val="28"/>
                        </w:rPr>
                        <w:t xml:space="preserve">3) 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lang w:bidi="th-TH"/>
                        </w:rPr>
                        <w:t xml:space="preserve"> 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ชำระค่าธรรมเนียมคำขอ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lang w:bidi="th-TH"/>
                        </w:rPr>
                        <w:t xml:space="preserve"> 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 xml:space="preserve">ที่ 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lang w:bidi="th-TH"/>
                        </w:rPr>
                        <w:t xml:space="preserve"> </w:t>
                      </w:r>
                      <w:r w:rsidRPr="00052F03">
                        <w:rPr>
                          <w:rFonts w:asciiTheme="minorBidi" w:hAnsiTheme="minorBidi" w:cs="Cordia New" w:hint="cs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ศูนย์บริการผลิตภัณฑ์สุขภาพเบ็ดเสร็จ สสจ.</w:t>
                      </w:r>
                      <w:r>
                        <w:rPr>
                          <w:rFonts w:asciiTheme="minorBidi" w:hAnsiTheme="minorBidi" w:cs="Cordia New" w:hint="cs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แพร่</w:t>
                      </w:r>
                    </w:p>
                    <w:p w:rsidR="008149C3" w:rsidRPr="00052F03" w:rsidRDefault="008149C3" w:rsidP="00E540FF">
                      <w:pPr>
                        <w:rPr>
                          <w:sz w:val="28"/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1182370</wp:posOffset>
                </wp:positionV>
                <wp:extent cx="2564765" cy="661670"/>
                <wp:effectExtent l="7620" t="6985" r="8890" b="7620"/>
                <wp:wrapNone/>
                <wp:docPr id="6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4765" cy="661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052F03" w:rsidRDefault="008149C3" w:rsidP="00E540FF">
                            <w:pPr>
                              <w:rPr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2</w:t>
                            </w:r>
                            <w:r w:rsidRPr="00052F03">
                              <w:rPr>
                                <w:rFonts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)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เจ้าหน้าที่พิจารณา</w:t>
                            </w:r>
                            <w:r w:rsidRPr="00052F03">
                              <w:rPr>
                                <w:rFonts w:asciiTheme="minorBidi" w:hAnsiTheme="minorBidi" w:cs="Cordia New" w:hint="cs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/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ตรวจสอบเอกสารถูกต้อง</w:t>
                            </w:r>
                            <w:r w:rsidRPr="00052F03">
                              <w:rPr>
                                <w:rFonts w:asciiTheme="minorBidi" w:hAnsiTheme="minorBidi" w:cs="Cordia New" w:hint="cs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/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ครบถ้วน ตามหลักเกณฑ์และเงื่อนไข</w:t>
                            </w:r>
                            <w:r w:rsidRPr="00052F03">
                              <w:rPr>
                                <w:rFonts w:asciiTheme="minorBidi" w:hAnsiTheme="minorBidi"/>
                                <w:noProof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4" o:spid="_x0000_s1039" type="#_x0000_t202" style="position:absolute;margin-left:165.3pt;margin-top:93.1pt;width:201.95pt;height:52.1pt;z-index:2517442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">
                <v:textbox>
                  <w:txbxContent>
                    <w:p w:rsidR="008149C3" w:rsidRPr="00052F03" w:rsidRDefault="008149C3" w:rsidP="00E540FF">
                      <w:pPr>
                        <w:rPr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Theme="minorBidi" w:hAnsiTheme="minorBidi" w:hint="cs"/>
                          <w:sz w:val="28"/>
                          <w:szCs w:val="28"/>
                          <w:cs/>
                          <w:lang w:bidi="th-TH"/>
                        </w:rPr>
                        <w:t>2</w:t>
                      </w:r>
                      <w:r w:rsidRPr="00052F03">
                        <w:rPr>
                          <w:rFonts w:hint="cs"/>
                          <w:sz w:val="28"/>
                          <w:szCs w:val="28"/>
                          <w:cs/>
                          <w:lang w:bidi="th-TH"/>
                        </w:rPr>
                        <w:t>)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เจ้าหน้าที่พิจารณา</w:t>
                      </w:r>
                      <w:r w:rsidRPr="00052F03">
                        <w:rPr>
                          <w:rFonts w:asciiTheme="minorBidi" w:hAnsiTheme="minorBidi" w:cs="Cordia New" w:hint="cs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/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ตรวจสอบเอกสารถูกต้อง</w:t>
                      </w:r>
                      <w:r w:rsidRPr="00052F03">
                        <w:rPr>
                          <w:rFonts w:asciiTheme="minorBidi" w:hAnsiTheme="minorBidi" w:cs="Cordia New" w:hint="cs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/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 xml:space="preserve"> ครบถ้วน ตามหลักเกณฑ์และเงื่อนไข</w:t>
                      </w:r>
                      <w:r w:rsidRPr="00052F03">
                        <w:rPr>
                          <w:rFonts w:asciiTheme="minorBidi" w:hAnsiTheme="minorBidi"/>
                          <w:noProof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48260</wp:posOffset>
                </wp:positionV>
                <wp:extent cx="2564765" cy="734695"/>
                <wp:effectExtent l="6985" t="5715" r="9525" b="12065"/>
                <wp:wrapNone/>
                <wp:docPr id="5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476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052F03" w:rsidRDefault="008149C3" w:rsidP="00E540FF">
                            <w:pPr>
                              <w:rPr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52F03">
                              <w:rPr>
                                <w:rFonts w:asciiTheme="minorBidi" w:hAnsiTheme="minorBidi" w:cs="Cordia New" w:hint="cs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1) 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ผู้ยื่นคำขอติดต่อเจ้าหน้าที่</w:t>
                            </w:r>
                            <w:r w:rsidRPr="00052F03">
                              <w:rPr>
                                <w:rFonts w:asciiTheme="minorBidi" w:hAnsiTheme="minorBidi" w:cs="Cordia New" w:hint="cs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ศูนย์บริการผลิตภัณฑ์สุขภาพเบ็ดเสร็จ สสจ.</w:t>
                            </w:r>
                            <w:r>
                              <w:rPr>
                                <w:rFonts w:asciiTheme="minorBidi" w:hAnsiTheme="minorBidi" w:cs="Cordia New" w:hint="cs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แพร่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3" o:spid="_x0000_s1040" type="#_x0000_t202" style="position:absolute;margin-left:164.9pt;margin-top:3.8pt;width:201.95pt;height:57.85pt;z-index:25174323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">
                <v:textbox style="mso-fit-shape-to-text:t">
                  <w:txbxContent>
                    <w:p w:rsidR="008149C3" w:rsidRPr="00052F03" w:rsidRDefault="008149C3" w:rsidP="00E540FF">
                      <w:pPr>
                        <w:rPr>
                          <w:sz w:val="28"/>
                          <w:szCs w:val="28"/>
                          <w:lang w:bidi="th-TH"/>
                        </w:rPr>
                      </w:pPr>
                      <w:r w:rsidRPr="00052F03">
                        <w:rPr>
                          <w:rFonts w:asciiTheme="minorBidi" w:hAnsiTheme="minorBidi" w:cs="Cordia New" w:hint="cs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 xml:space="preserve">1) 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ผู้ยื่นคำขอติดต่อเจ้าหน้าที่</w:t>
                      </w:r>
                      <w:r w:rsidRPr="00052F03">
                        <w:rPr>
                          <w:rFonts w:asciiTheme="minorBidi" w:hAnsiTheme="minorBidi" w:cs="Cordia New" w:hint="cs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 xml:space="preserve"> ศูนย์บริการผลิตภัณฑ์สุขภาพเบ็ดเสร็จ สสจ.</w:t>
                      </w:r>
                      <w:r>
                        <w:rPr>
                          <w:rFonts w:asciiTheme="minorBidi" w:hAnsiTheme="minorBidi" w:cs="Cordia New" w:hint="cs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แพร่</w:t>
                      </w:r>
                    </w:p>
                  </w:txbxContent>
                </v:textbox>
              </v:shape>
            </w:pict>
          </mc:Fallback>
        </mc:AlternateContent>
      </w: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307F30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245745</wp:posOffset>
                </wp:positionV>
                <wp:extent cx="2564765" cy="733425"/>
                <wp:effectExtent l="9525" t="10160" r="6985" b="8890"/>
                <wp:wrapNone/>
                <wp:docPr id="4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476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052F03" w:rsidRDefault="008149C3" w:rsidP="00E540FF">
                            <w:pP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</w:pPr>
                            <w:r w:rsidRPr="00052F03">
                              <w:rPr>
                                <w:rFonts w:asciiTheme="minorBidi" w:hAnsiTheme="minorBidi" w:cs="Cordia New" w:hint="cs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4) </w:t>
                            </w:r>
                            <w:r w:rsidRPr="00052F03">
                              <w:rPr>
                                <w:rFonts w:asciiTheme="minorBidi" w:hAnsiTheme="minorBidi"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52F03">
                              <w:rPr>
                                <w:rFonts w:asciiTheme="minorBidi" w:hAnsiTheme="minorBidi" w:cs="Cordia New"/>
                                <w:noProof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เจ้าหน้าที่บันทึกข้อมูลและจัดทำบันทึกเสนอกลุ่มกำกับดูแลเพื่อตรวจสถานที่</w:t>
                            </w:r>
                          </w:p>
                          <w:p w:rsidR="008149C3" w:rsidRPr="00052F03" w:rsidRDefault="008149C3" w:rsidP="00E540FF">
                            <w:pPr>
                              <w:rPr>
                                <w:sz w:val="28"/>
                                <w:szCs w:val="2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6" o:spid="_x0000_s1041" type="#_x0000_t202" style="position:absolute;margin-left:308.25pt;margin-top:19.35pt;width:201.95pt;height:57.75pt;z-index:2517463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">
                <v:textbox>
                  <w:txbxContent>
                    <w:p w:rsidR="008149C3" w:rsidRPr="00052F03" w:rsidRDefault="008149C3" w:rsidP="00E540FF">
                      <w:pPr>
                        <w:rPr>
                          <w:rFonts w:asciiTheme="minorBidi" w:hAnsiTheme="minorBidi"/>
                          <w:sz w:val="28"/>
                          <w:szCs w:val="28"/>
                        </w:rPr>
                      </w:pPr>
                      <w:r w:rsidRPr="00052F03">
                        <w:rPr>
                          <w:rFonts w:asciiTheme="minorBidi" w:hAnsiTheme="minorBidi" w:cs="Cordia New" w:hint="cs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 xml:space="preserve">4) </w:t>
                      </w:r>
                      <w:r w:rsidRPr="00052F03">
                        <w:rPr>
                          <w:rFonts w:asciiTheme="minorBidi" w:hAnsiTheme="minorBidi"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052F03">
                        <w:rPr>
                          <w:rFonts w:asciiTheme="minorBidi" w:hAnsiTheme="minorBidi" w:cs="Cordia New"/>
                          <w:noProof/>
                          <w:sz w:val="28"/>
                          <w:szCs w:val="28"/>
                          <w:cs/>
                          <w:lang w:bidi="th-TH"/>
                        </w:rPr>
                        <w:t>เจ้าหน้าที่บันทึกข้อมูลและจัดทำบันทึกเสนอกลุ่มกำกับดูแลเพื่อตรวจสถานที่</w:t>
                      </w:r>
                    </w:p>
                    <w:p w:rsidR="008149C3" w:rsidRPr="00052F03" w:rsidRDefault="008149C3" w:rsidP="00E540FF">
                      <w:pPr>
                        <w:rPr>
                          <w:sz w:val="28"/>
                          <w:szCs w:val="28"/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307F30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5467350</wp:posOffset>
                </wp:positionH>
                <wp:positionV relativeFrom="paragraph">
                  <wp:posOffset>98425</wp:posOffset>
                </wp:positionV>
                <wp:extent cx="0" cy="420370"/>
                <wp:effectExtent l="57150" t="8255" r="57150" b="19050"/>
                <wp:wrapNone/>
                <wp:docPr id="3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7" o:spid="_x0000_s1026" type="#_x0000_t32" style="position:absolute;margin-left:430.5pt;margin-top:7.75pt;width:0;height:33.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HpJNAIAAF4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307F30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4325620</wp:posOffset>
                </wp:positionH>
                <wp:positionV relativeFrom="paragraph">
                  <wp:posOffset>12065</wp:posOffset>
                </wp:positionV>
                <wp:extent cx="2095500" cy="608965"/>
                <wp:effectExtent l="10795" t="10160" r="8255" b="9525"/>
                <wp:wrapNone/>
                <wp:docPr id="2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608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Default="008149C3" w:rsidP="00E540FF">
                            <w:pPr>
                              <w:rPr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 xml:space="preserve">4.1 </w:t>
                            </w:r>
                            <w:r>
                              <w:rPr>
                                <w:rFonts w:hint="cs"/>
                                <w:szCs w:val="28"/>
                                <w:cs/>
                                <w:lang w:bidi="th-TH"/>
                              </w:rPr>
                              <w:t>เจ้าหน้าที่พิจารณาอนุญาต/ไม่อนุญาต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5" o:spid="_x0000_s1042" type="#_x0000_t202" style="position:absolute;margin-left:340.6pt;margin-top:.95pt;width:165pt;height:47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">
                <v:textbox>
                  <w:txbxContent>
                    <w:p w:rsidR="008149C3" w:rsidRDefault="008149C3" w:rsidP="00E540FF">
                      <w:pPr>
                        <w:rPr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 xml:space="preserve">4.1 </w:t>
                      </w:r>
                      <w:r>
                        <w:rPr>
                          <w:rFonts w:hint="cs"/>
                          <w:szCs w:val="28"/>
                          <w:cs/>
                          <w:lang w:bidi="th-TH"/>
                        </w:rPr>
                        <w:t>เจ้าหน้าที่พิจารณาอนุญาต/ไม่อนุญาต</w:t>
                      </w:r>
                    </w:p>
                  </w:txbxContent>
                </v:textbox>
              </v:shape>
            </w:pict>
          </mc:Fallback>
        </mc:AlternateContent>
      </w: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E540FF" w:rsidRDefault="00E540FF">
      <w:pPr>
        <w:rPr>
          <w:rFonts w:asciiTheme="minorBidi" w:hAnsiTheme="minorBidi"/>
          <w:color w:val="0D0D0D" w:themeColor="text1" w:themeTint="F2"/>
          <w:lang w:bidi="th-TH"/>
        </w:rPr>
      </w:pPr>
    </w:p>
    <w:p w:rsidR="00A51E03" w:rsidRDefault="00307F30">
      <w:pPr>
        <w:rPr>
          <w:rFonts w:asciiTheme="minorBidi" w:hAnsiTheme="minorBidi"/>
          <w:color w:val="0D0D0D" w:themeColor="text1" w:themeTint="F2"/>
          <w:lang w:bidi="th-TH"/>
        </w:rPr>
      </w:pP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1275080</wp:posOffset>
                </wp:positionH>
                <wp:positionV relativeFrom="paragraph">
                  <wp:posOffset>8255</wp:posOffset>
                </wp:positionV>
                <wp:extent cx="4055110" cy="299720"/>
                <wp:effectExtent l="0" t="0" r="2540" b="5080"/>
                <wp:wrapNone/>
                <wp:docPr id="33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9C3" w:rsidRPr="00CC0D24" w:rsidRDefault="008149C3" w:rsidP="00CC0D24">
                            <w:pPr>
                              <w:rPr>
                                <w:sz w:val="32"/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43" type="#_x0000_t202" style="position:absolute;margin-left:100.4pt;margin-top:.65pt;width:319.3pt;height:23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" stroked="f">
                <v:textbox>
                  <w:txbxContent>
                    <w:p w:rsidR="008149C3" w:rsidRPr="00CC0D24" w:rsidRDefault="008149C3" w:rsidP="00CC0D24">
                      <w:pPr>
                        <w:rPr>
                          <w:sz w:val="32"/>
                          <w:rtl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color w:val="0D0D0D" w:themeColor="text1" w:themeTint="F2"/>
          <w:lang w:bidi="th-TH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170180</wp:posOffset>
                </wp:positionV>
                <wp:extent cx="0" cy="266065"/>
                <wp:effectExtent l="13970" t="10795" r="5080" b="8890"/>
                <wp:wrapNone/>
                <wp:docPr id="1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6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6" type="#_x0000_t32" style="position:absolute;margin-left:253.1pt;margin-top:13.4pt;width:0;height:20.95p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"/>
            </w:pict>
          </mc:Fallback>
        </mc:AlternateContent>
      </w:r>
      <w:r w:rsidR="00AD0836">
        <w:rPr>
          <w:rFonts w:ascii="TH SarabunPSK" w:hAnsi="TH SarabunPSK" w:cs="TH SarabunPSK" w:hint="cs"/>
          <w:b/>
          <w:bCs/>
          <w:sz w:val="30"/>
          <w:szCs w:val="30"/>
          <w:cs/>
          <w:lang w:bidi="th-TH"/>
        </w:rPr>
        <w:t xml:space="preserve">                                       </w:t>
      </w:r>
    </w:p>
    <w:sectPr w:rsidR="00A51E03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971" w:rsidRDefault="00DD2971" w:rsidP="00C81DB8">
      <w:pPr>
        <w:spacing w:after="0" w:line="240" w:lineRule="auto"/>
      </w:pPr>
      <w:r>
        <w:separator/>
      </w:r>
    </w:p>
  </w:endnote>
  <w:endnote w:type="continuationSeparator" w:id="0">
    <w:p w:rsidR="00DD2971" w:rsidRDefault="00DD297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971" w:rsidRDefault="00DD2971" w:rsidP="00C81DB8">
      <w:pPr>
        <w:spacing w:after="0" w:line="240" w:lineRule="auto"/>
      </w:pPr>
      <w:r>
        <w:separator/>
      </w:r>
    </w:p>
  </w:footnote>
  <w:footnote w:type="continuationSeparator" w:id="0">
    <w:p w:rsidR="00DD2971" w:rsidRDefault="00DD297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Content>
      <w:p w:rsidR="008149C3" w:rsidRDefault="008149C3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FBE"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54FB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149C3" w:rsidRDefault="008149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E2F18"/>
    <w:multiLevelType w:val="multilevel"/>
    <w:tmpl w:val="CE8C6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73C0D"/>
    <w:multiLevelType w:val="multilevel"/>
    <w:tmpl w:val="122CA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746B6"/>
    <w:multiLevelType w:val="multilevel"/>
    <w:tmpl w:val="91D4E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0"/>
  </w:num>
  <w:num w:numId="5">
    <w:abstractNumId w:val="5"/>
  </w:num>
  <w:num w:numId="6">
    <w:abstractNumId w:val="9"/>
  </w:num>
  <w:num w:numId="7">
    <w:abstractNumId w:val="13"/>
  </w:num>
  <w:num w:numId="8">
    <w:abstractNumId w:val="4"/>
  </w:num>
  <w:num w:numId="9">
    <w:abstractNumId w:val="6"/>
  </w:num>
  <w:num w:numId="10">
    <w:abstractNumId w:val="2"/>
  </w:num>
  <w:num w:numId="11">
    <w:abstractNumId w:val="10"/>
  </w:num>
  <w:num w:numId="12">
    <w:abstractNumId w:val="11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33BF"/>
    <w:rsid w:val="00004130"/>
    <w:rsid w:val="000123F8"/>
    <w:rsid w:val="00013BC7"/>
    <w:rsid w:val="0002479E"/>
    <w:rsid w:val="000371DB"/>
    <w:rsid w:val="000424A8"/>
    <w:rsid w:val="00045650"/>
    <w:rsid w:val="00067A20"/>
    <w:rsid w:val="00075E4A"/>
    <w:rsid w:val="00090552"/>
    <w:rsid w:val="00094F82"/>
    <w:rsid w:val="000B0410"/>
    <w:rsid w:val="000C2AAC"/>
    <w:rsid w:val="000C466B"/>
    <w:rsid w:val="000D352D"/>
    <w:rsid w:val="000F1309"/>
    <w:rsid w:val="001001B3"/>
    <w:rsid w:val="00110F0C"/>
    <w:rsid w:val="00132456"/>
    <w:rsid w:val="00132E1B"/>
    <w:rsid w:val="00164004"/>
    <w:rsid w:val="001728D3"/>
    <w:rsid w:val="0017533B"/>
    <w:rsid w:val="0018441F"/>
    <w:rsid w:val="001941FF"/>
    <w:rsid w:val="0019582A"/>
    <w:rsid w:val="001B1C8D"/>
    <w:rsid w:val="001D4437"/>
    <w:rsid w:val="001E05C0"/>
    <w:rsid w:val="001E1090"/>
    <w:rsid w:val="00201E94"/>
    <w:rsid w:val="00210AAF"/>
    <w:rsid w:val="00216FA4"/>
    <w:rsid w:val="00235515"/>
    <w:rsid w:val="002440E7"/>
    <w:rsid w:val="00244F95"/>
    <w:rsid w:val="002465CE"/>
    <w:rsid w:val="00255768"/>
    <w:rsid w:val="00261D40"/>
    <w:rsid w:val="00263F10"/>
    <w:rsid w:val="002879AD"/>
    <w:rsid w:val="00290086"/>
    <w:rsid w:val="00291120"/>
    <w:rsid w:val="002B2D62"/>
    <w:rsid w:val="002B3B12"/>
    <w:rsid w:val="002B4D3D"/>
    <w:rsid w:val="002C3240"/>
    <w:rsid w:val="002C3E03"/>
    <w:rsid w:val="002C44AB"/>
    <w:rsid w:val="002D3B5E"/>
    <w:rsid w:val="00303F0B"/>
    <w:rsid w:val="00307F30"/>
    <w:rsid w:val="00312D5E"/>
    <w:rsid w:val="00313D38"/>
    <w:rsid w:val="003240F6"/>
    <w:rsid w:val="00352D56"/>
    <w:rsid w:val="00353030"/>
    <w:rsid w:val="00357299"/>
    <w:rsid w:val="003757A4"/>
    <w:rsid w:val="00376BA4"/>
    <w:rsid w:val="00394708"/>
    <w:rsid w:val="003A410B"/>
    <w:rsid w:val="003C25A4"/>
    <w:rsid w:val="003C78F0"/>
    <w:rsid w:val="003F489A"/>
    <w:rsid w:val="003F4A0D"/>
    <w:rsid w:val="00414D2A"/>
    <w:rsid w:val="00422EAB"/>
    <w:rsid w:val="00444BFB"/>
    <w:rsid w:val="00452B6B"/>
    <w:rsid w:val="004552A1"/>
    <w:rsid w:val="004630D5"/>
    <w:rsid w:val="004A1A72"/>
    <w:rsid w:val="004A37DC"/>
    <w:rsid w:val="004B3523"/>
    <w:rsid w:val="004C0C85"/>
    <w:rsid w:val="004C37EB"/>
    <w:rsid w:val="004C3BDE"/>
    <w:rsid w:val="004C3F74"/>
    <w:rsid w:val="004D3A37"/>
    <w:rsid w:val="004E30D6"/>
    <w:rsid w:val="004E5749"/>
    <w:rsid w:val="004E651F"/>
    <w:rsid w:val="004F5A68"/>
    <w:rsid w:val="0050561E"/>
    <w:rsid w:val="005076F9"/>
    <w:rsid w:val="005223AF"/>
    <w:rsid w:val="00541A32"/>
    <w:rsid w:val="00575FAF"/>
    <w:rsid w:val="005936EA"/>
    <w:rsid w:val="00593E8D"/>
    <w:rsid w:val="005B3249"/>
    <w:rsid w:val="005B459E"/>
    <w:rsid w:val="005C6B68"/>
    <w:rsid w:val="005C75E1"/>
    <w:rsid w:val="006006AA"/>
    <w:rsid w:val="00600A25"/>
    <w:rsid w:val="006166C5"/>
    <w:rsid w:val="00635709"/>
    <w:rsid w:val="0064103B"/>
    <w:rsid w:val="006437C0"/>
    <w:rsid w:val="0064558D"/>
    <w:rsid w:val="0065175D"/>
    <w:rsid w:val="0065789A"/>
    <w:rsid w:val="00686AAA"/>
    <w:rsid w:val="006939E1"/>
    <w:rsid w:val="006948D6"/>
    <w:rsid w:val="006974B7"/>
    <w:rsid w:val="006B2518"/>
    <w:rsid w:val="006B37B7"/>
    <w:rsid w:val="006C07C4"/>
    <w:rsid w:val="006C0C33"/>
    <w:rsid w:val="006C64C6"/>
    <w:rsid w:val="006C6C22"/>
    <w:rsid w:val="006D59AB"/>
    <w:rsid w:val="006D606F"/>
    <w:rsid w:val="006E6C8E"/>
    <w:rsid w:val="007017FD"/>
    <w:rsid w:val="00707AED"/>
    <w:rsid w:val="00712638"/>
    <w:rsid w:val="00724B6A"/>
    <w:rsid w:val="00754FBE"/>
    <w:rsid w:val="00760D0B"/>
    <w:rsid w:val="00761FD0"/>
    <w:rsid w:val="007669BC"/>
    <w:rsid w:val="00771FD1"/>
    <w:rsid w:val="0077696B"/>
    <w:rsid w:val="0078142C"/>
    <w:rsid w:val="00781575"/>
    <w:rsid w:val="007851BE"/>
    <w:rsid w:val="00790214"/>
    <w:rsid w:val="00793306"/>
    <w:rsid w:val="007A3425"/>
    <w:rsid w:val="007E1E74"/>
    <w:rsid w:val="007E603B"/>
    <w:rsid w:val="007F5D06"/>
    <w:rsid w:val="00811134"/>
    <w:rsid w:val="008149C3"/>
    <w:rsid w:val="00832FA4"/>
    <w:rsid w:val="00845B72"/>
    <w:rsid w:val="0085230C"/>
    <w:rsid w:val="00862FC5"/>
    <w:rsid w:val="0087182F"/>
    <w:rsid w:val="0087509D"/>
    <w:rsid w:val="0088162A"/>
    <w:rsid w:val="008A3CB7"/>
    <w:rsid w:val="008B3521"/>
    <w:rsid w:val="008D7B9E"/>
    <w:rsid w:val="008E2900"/>
    <w:rsid w:val="008F3990"/>
    <w:rsid w:val="00914267"/>
    <w:rsid w:val="0091728E"/>
    <w:rsid w:val="00934C64"/>
    <w:rsid w:val="0094351F"/>
    <w:rsid w:val="00982CD7"/>
    <w:rsid w:val="00983E7C"/>
    <w:rsid w:val="009849FC"/>
    <w:rsid w:val="0098687F"/>
    <w:rsid w:val="00995D16"/>
    <w:rsid w:val="009A11E7"/>
    <w:rsid w:val="009A1805"/>
    <w:rsid w:val="009B06C0"/>
    <w:rsid w:val="009B68CC"/>
    <w:rsid w:val="009B7715"/>
    <w:rsid w:val="009F72DB"/>
    <w:rsid w:val="00A05B9B"/>
    <w:rsid w:val="00A10CDA"/>
    <w:rsid w:val="00A13B6C"/>
    <w:rsid w:val="00A45122"/>
    <w:rsid w:val="00A47E94"/>
    <w:rsid w:val="00A51E03"/>
    <w:rsid w:val="00A56356"/>
    <w:rsid w:val="00A747AC"/>
    <w:rsid w:val="00A77645"/>
    <w:rsid w:val="00A83CE8"/>
    <w:rsid w:val="00A87F2A"/>
    <w:rsid w:val="00AA4B8C"/>
    <w:rsid w:val="00AA7734"/>
    <w:rsid w:val="00AC4ACB"/>
    <w:rsid w:val="00AD0836"/>
    <w:rsid w:val="00AE6A9D"/>
    <w:rsid w:val="00AF4A06"/>
    <w:rsid w:val="00AF5481"/>
    <w:rsid w:val="00B15FAF"/>
    <w:rsid w:val="00B23DA2"/>
    <w:rsid w:val="00B34F49"/>
    <w:rsid w:val="00B35995"/>
    <w:rsid w:val="00B509FC"/>
    <w:rsid w:val="00B526A9"/>
    <w:rsid w:val="00B95782"/>
    <w:rsid w:val="00BC5DA7"/>
    <w:rsid w:val="00BD6448"/>
    <w:rsid w:val="00BF6CA4"/>
    <w:rsid w:val="00C141E6"/>
    <w:rsid w:val="00C1539D"/>
    <w:rsid w:val="00C16E18"/>
    <w:rsid w:val="00C21238"/>
    <w:rsid w:val="00C21F58"/>
    <w:rsid w:val="00C26ED0"/>
    <w:rsid w:val="00C3045F"/>
    <w:rsid w:val="00C37AF1"/>
    <w:rsid w:val="00C62490"/>
    <w:rsid w:val="00C71F34"/>
    <w:rsid w:val="00C75154"/>
    <w:rsid w:val="00C77AEA"/>
    <w:rsid w:val="00C81DB8"/>
    <w:rsid w:val="00CA51BD"/>
    <w:rsid w:val="00CB6EA4"/>
    <w:rsid w:val="00CC0D24"/>
    <w:rsid w:val="00CD3DDC"/>
    <w:rsid w:val="00CE2F6D"/>
    <w:rsid w:val="00CE481E"/>
    <w:rsid w:val="00CE4A67"/>
    <w:rsid w:val="00CE687B"/>
    <w:rsid w:val="00CF27C9"/>
    <w:rsid w:val="00D0421D"/>
    <w:rsid w:val="00D10B2E"/>
    <w:rsid w:val="00D1127F"/>
    <w:rsid w:val="00D132BE"/>
    <w:rsid w:val="00D13F2E"/>
    <w:rsid w:val="00D239AD"/>
    <w:rsid w:val="00D2626C"/>
    <w:rsid w:val="00D3016A"/>
    <w:rsid w:val="00D317AD"/>
    <w:rsid w:val="00D5060E"/>
    <w:rsid w:val="00D51311"/>
    <w:rsid w:val="00D51C04"/>
    <w:rsid w:val="00D65A27"/>
    <w:rsid w:val="00D72134"/>
    <w:rsid w:val="00DB45E0"/>
    <w:rsid w:val="00DD2971"/>
    <w:rsid w:val="00DD483E"/>
    <w:rsid w:val="00E00F3F"/>
    <w:rsid w:val="00E01AA0"/>
    <w:rsid w:val="00E06DC1"/>
    <w:rsid w:val="00E279FB"/>
    <w:rsid w:val="00E33AD5"/>
    <w:rsid w:val="00E47B7D"/>
    <w:rsid w:val="00E540FF"/>
    <w:rsid w:val="00E56012"/>
    <w:rsid w:val="00E668EE"/>
    <w:rsid w:val="00E70D9F"/>
    <w:rsid w:val="00E725A1"/>
    <w:rsid w:val="00E7400F"/>
    <w:rsid w:val="00E90756"/>
    <w:rsid w:val="00E97AE3"/>
    <w:rsid w:val="00EA551D"/>
    <w:rsid w:val="00EA6950"/>
    <w:rsid w:val="00EB5853"/>
    <w:rsid w:val="00EC08A9"/>
    <w:rsid w:val="00ED1F0B"/>
    <w:rsid w:val="00EE3CA8"/>
    <w:rsid w:val="00EF0DAF"/>
    <w:rsid w:val="00F028A3"/>
    <w:rsid w:val="00F064C0"/>
    <w:rsid w:val="00F42485"/>
    <w:rsid w:val="00F5490C"/>
    <w:rsid w:val="00F62F55"/>
    <w:rsid w:val="00F8122B"/>
    <w:rsid w:val="00FB4537"/>
    <w:rsid w:val="00FC61CE"/>
    <w:rsid w:val="00FD5A15"/>
    <w:rsid w:val="00FE45C1"/>
    <w:rsid w:val="00FE5795"/>
    <w:rsid w:val="00FE6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a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a0"/>
    <w:uiPriority w:val="99"/>
    <w:semiHidden/>
    <w:unhideWhenUsed/>
    <w:rsid w:val="001B1C8D"/>
    <w:rPr>
      <w:b/>
      <w:bCs/>
    </w:rPr>
  </w:style>
  <w:style w:type="character" w:customStyle="1" w:styleId="a0">
    <w:name w:val="ชื่อเรื่องของข้อคิดเห็น อักขระ"/>
    <w:basedOn w:val="a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a1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1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a2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2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a3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3">
    <w:name w:val="ท้ายกระดาษ อักขระ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a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a0"/>
    <w:uiPriority w:val="99"/>
    <w:semiHidden/>
    <w:unhideWhenUsed/>
    <w:rsid w:val="001B1C8D"/>
    <w:rPr>
      <w:b/>
      <w:bCs/>
    </w:rPr>
  </w:style>
  <w:style w:type="character" w:customStyle="1" w:styleId="a0">
    <w:name w:val="ชื่อเรื่องของข้อคิดเห็น อักขระ"/>
    <w:basedOn w:val="a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a1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1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a2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2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a3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3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33676-A0AC-4BB8-97BA-5CD3AA30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7</TotalTime>
  <Pages>15</Pages>
  <Words>3197</Words>
  <Characters>18227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3</cp:revision>
  <cp:lastPrinted>2015-07-02T08:02:00Z</cp:lastPrinted>
  <dcterms:created xsi:type="dcterms:W3CDTF">2015-07-09T15:07:00Z</dcterms:created>
  <dcterms:modified xsi:type="dcterms:W3CDTF">2015-07-09T15:29:00Z</dcterms:modified>
</cp:coreProperties>
</file>